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2F4C" w:rsidRDefault="00702F4C">
      <w:r>
        <w:t>PT-CZ-ESL-SEC-B2-8-ATT10</w:t>
      </w:r>
    </w:p>
    <w:p w:rsidR="00265CE0" w:rsidRDefault="00265CE0">
      <w:r>
        <w:rPr>
          <w:noProof/>
          <w:lang w:eastAsia="cs-CZ"/>
        </w:rPr>
        <w:drawing>
          <wp:inline distT="0" distB="0" distL="0" distR="0">
            <wp:extent cx="5753100" cy="77628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328" w:rsidRDefault="00377328"/>
    <w:p w:rsidR="00377328" w:rsidRDefault="00377328"/>
    <w:p w:rsidR="00377328" w:rsidRDefault="00377328"/>
    <w:p w:rsidR="00265CE0" w:rsidRDefault="006A6DE1">
      <w:bookmarkStart w:id="0" w:name="_GoBack"/>
      <w:bookmarkEnd w:id="0"/>
      <w:r>
        <w:rPr>
          <w:noProof/>
          <w:lang w:eastAsia="cs-CZ"/>
        </w:rPr>
        <w:drawing>
          <wp:inline distT="0" distB="0" distL="0" distR="0">
            <wp:extent cx="3964483" cy="7658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183" cy="7669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CE0" w:rsidRDefault="00265CE0"/>
    <w:sectPr w:rsidR="00265CE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DE1"/>
    <w:rsid w:val="00265CE0"/>
    <w:rsid w:val="00377328"/>
    <w:rsid w:val="004203E6"/>
    <w:rsid w:val="006A6DE1"/>
    <w:rsid w:val="00702F4C"/>
    <w:rsid w:val="00E13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376380-B207-45D9-94F9-7DF9B2CEA1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D459514F.dotm</Template>
  <TotalTime>6</TotalTime>
  <Pages>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Stolařová, Jiřina</dc:creator>
  <cp:keywords/>
  <dc:description/>
  <cp:lastModifiedBy>Stolařová, Jiřina</cp:lastModifiedBy>
  <cp:revision>3</cp:revision>
  <dcterms:created xsi:type="dcterms:W3CDTF">2013-11-18T10:07:00Z</dcterms:created>
  <dcterms:modified xsi:type="dcterms:W3CDTF">2013-11-18T10:38:00Z</dcterms:modified>
</cp:coreProperties>
</file>