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378B4" w:rsidRDefault="003378B4" w:rsidP="003378B4">
      <w:pPr>
        <w:pageBreakBefore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</w:rPr>
        <w:t>Příloha č.4</w:t>
      </w:r>
    </w:p>
    <w:p w:rsidR="003378B4" w:rsidRDefault="003378B4" w:rsidP="003378B4">
      <w:pPr>
        <w:ind w:left="420"/>
        <w:rPr>
          <w:rFonts w:ascii="Arial" w:hAnsi="Arial" w:cs="Arial"/>
          <w:b/>
          <w:sz w:val="20"/>
          <w:szCs w:val="20"/>
        </w:rPr>
      </w:pPr>
    </w:p>
    <w:p w:rsidR="003378B4" w:rsidRDefault="003378B4" w:rsidP="003378B4">
      <w:pPr>
        <w:ind w:left="42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>Ko taj so xálas korán detehára.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:rsidR="003378B4" w:rsidRDefault="003378B4" w:rsidP="003378B4">
      <w:pPr>
        <w:ind w:left="420"/>
        <w:rPr>
          <w:rFonts w:ascii="Arial" w:hAnsi="Arial" w:cs="Arial"/>
          <w:b/>
          <w:sz w:val="20"/>
          <w:szCs w:val="20"/>
        </w:rPr>
      </w:pPr>
    </w:p>
    <w:p w:rsidR="003378B4" w:rsidRDefault="003378B4" w:rsidP="003378B4">
      <w:pPr>
        <w:ind w:left="420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Korán detehára i Kejža pilas i teja taj xálas dúj kirade árne. O Bakro pilas i káveja. No sejdúj xále márno taj kiflo čilesa taj lekvárasa. Naďon kamen o guglo. I mámi íž nás but bokháli. Pilas feri ek čejza thud taj páše las peske ek kirado árno. I cigni Šejinka xálas o guglo kiflo taj o thud. Te či aviloun kadala žejne anda muro nípo, či na paťandemas, hoď kadej šaj xan e rom. I luma paruďol.</w:t>
      </w:r>
    </w:p>
    <w:p w:rsidR="003378B4" w:rsidRDefault="003378B4" w:rsidP="003378B4">
      <w:pPr>
        <w:ind w:left="420"/>
        <w:jc w:val="both"/>
        <w:rPr>
          <w:rFonts w:ascii="Arial" w:hAnsi="Arial" w:cs="Arial"/>
          <w:i/>
          <w:sz w:val="20"/>
          <w:szCs w:val="20"/>
        </w:rPr>
      </w:pPr>
    </w:p>
    <w:p w:rsidR="00EC1DB5" w:rsidRPr="00EC1DB5" w:rsidRDefault="00EC1DB5" w:rsidP="003378B4">
      <w:pPr>
        <w:ind w:left="420"/>
        <w:jc w:val="both"/>
        <w:rPr>
          <w:rFonts w:ascii="Arial" w:hAnsi="Arial" w:cs="Arial"/>
          <w:i/>
          <w:sz w:val="20"/>
          <w:szCs w:val="20"/>
          <w:lang w:val="cs-CZ"/>
        </w:rPr>
      </w:pPr>
    </w:p>
    <w:p w:rsidR="003378B4" w:rsidRDefault="003378B4" w:rsidP="003378B4">
      <w:pPr>
        <w:ind w:left="420"/>
        <w:jc w:val="both"/>
        <w:rPr>
          <w:rFonts w:ascii="Arial" w:hAnsi="Arial" w:cs="Arial"/>
          <w:b/>
          <w:sz w:val="20"/>
          <w:szCs w:val="20"/>
        </w:rPr>
      </w:pPr>
    </w:p>
    <w:p w:rsidR="003378B4" w:rsidRDefault="00E62CBB" w:rsidP="00EC1DB5">
      <w:pPr>
        <w:rPr>
          <w:rFonts w:ascii="Arial" w:hAnsi="Arial" w:cs="Arial"/>
          <w:b/>
          <w:i/>
          <w:sz w:val="20"/>
          <w:szCs w:val="20"/>
        </w:rPr>
      </w:pP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8480" behindDoc="0" locked="0" layoutInCell="1" allowOverlap="1">
                <wp:simplePos x="0" y="0"/>
                <wp:positionH relativeFrom="column">
                  <wp:posOffset>6145530</wp:posOffset>
                </wp:positionH>
                <wp:positionV relativeFrom="paragraph">
                  <wp:posOffset>3810</wp:posOffset>
                </wp:positionV>
                <wp:extent cx="1307465" cy="1254125"/>
                <wp:effectExtent l="0" t="0" r="26035" b="22225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7465" cy="1254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 w:rsidRPr="00121358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cs-CZ" w:eastAsia="cs-CZ" w:bidi="ar-SA"/>
                              </w:rPr>
                              <w:drawing>
                                <wp:inline distT="0" distB="0" distL="0" distR="0" wp14:anchorId="721DCB0E" wp14:editId="7C03DC55">
                                  <wp:extent cx="752475" cy="1145661"/>
                                  <wp:effectExtent l="19050" t="0" r="9525" b="0"/>
                                  <wp:docPr id="14" name="obrázek 4" descr="http://cms.tvujdum.cz/userdata/images/48397os-merunka.jpg">
                                    <a:hlinkClick xmlns:a="http://schemas.openxmlformats.org/drawingml/2006/main" r:id="rId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ttp://cms.tvujdum.cz/userdata/images/48397os-merunka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58698" cy="11551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33" o:spid="_x0000_s1026" type="#_x0000_t202" style="position:absolute;margin-left:483.9pt;margin-top:.3pt;width:102.95pt;height:98.75pt;z-index:25166848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XAwMAIAAFkEAAAOAAAAZHJzL2Uyb0RvYy54bWysVF1u2zAMfh+wOwh6X+z8tZkRp+jSZRjQ&#10;/QDtDqDIsi1MEjVJid3daOfYxUbJbtZswx6GGbAgmuRH8iPp9VWvFTkK5yWYkk4nOSXCcKikaUr6&#10;6X73YkWJD8xUTIERJX0Qnl5tnj9bd7YQM2hBVcIRBDG+6GxJ2xBskWWet0IzPwErDCprcJoFFF2T&#10;VY51iK5VNsvzi6wDV1kHXHiPX28GJd0k/LoWPHyoay8CUSXF3EI6XTr38cw2a1Y0jtlW8jEN9g9Z&#10;aCYNBj1B3bDAyMHJ36C05A481GHCQWdQ15KLVANWM81/qeauZVakWpAcb080+f8Hy98fPzoiq5LO&#10;55QYprFH96IPcPz+jVhQguB3JKmzvkDbO4vWoX8FPTY7FeztLfDPnhjYtsw04to56FrBKkxyGj2z&#10;J64Djo8g++4dVBiMHQIkoL52OjKInBBEx2Y9nBqECREeQ87zy8XFkhKOuulsucA3xWDFo7t1PrwR&#10;oEm8lNThBCR4drz1IabDikeTGM2DktVOKpUE1+y3ypEjw2nZpWdEPzNThnQxtb/75+n5k7+WAWde&#10;SV3S1cmIFZG016ZKExmYVMMd81VmZDESN1AY+n0/dmUP1QPy6WCYbdxFvLTgvlLS4VyX1H85MCco&#10;UW9N7MlitXwZN2GQ8tnqEiV3ptuf6ZjhCFfSQMlw3YZhgQ7WyabFaMMkGLjGXtYysRybPmQ25o7z&#10;m8gfdy0uyFM5Wf38I2x+AAAA//8DAFBLAwQUAAYACAAAACEAuKzJG90AAAAJAQAADwAAAGRycy9k&#10;b3ducmV2LnhtbEyPwU7DMBBE70j8g7VI3KgTkJI0jVNVSEXi2LQfsI3dODReR7HbBr6e7Qlus5rV&#10;zJtqPbtBXM0Uek8K0kUCwlDrdU+dgsN++1KACBFJ4+DJKPg2Adb140OFpfY32plrEzvBIRRKVGBj&#10;HEspQ2uNw7DwoyH2Tn5yGPmcOqknvHG4G+RrkmTSYU/cYHE079a05+biuNcWfYu7bX76mT83sfk6&#10;7MPHWannp3mzAhHNHP+e4Y7P6FAz09FfSAcxKFhmOaNHBRmIu53mbzmII6tlkYKsK/l/Qf0LAAD/&#10;/wMAUEsBAi0AFAAGAAgAAAAhALaDOJL+AAAA4QEAABMAAAAAAAAAAAAAAAAAAAAAAFtDb250ZW50&#10;X1R5cGVzXS54bWxQSwECLQAUAAYACAAAACEAOP0h/9YAAACUAQAACwAAAAAAAAAAAAAAAAAvAQAA&#10;X3JlbHMvLnJlbHNQSwECLQAUAAYACAAAACEAY0VwMDACAABZBAAADgAAAAAAAAAAAAAAAAAuAgAA&#10;ZHJzL2Uyb0RvYy54bWxQSwECLQAUAAYACAAAACEAuKzJG90AAAAJAQAADwAAAAAAAAAAAAAAAACK&#10;BAAAZHJzL2Rvd25yZXYueG1sUEsFBgAAAAAEAAQA8wAAAJQFAAAAAA==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 w:rsidRPr="00121358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cs-CZ" w:eastAsia="cs-CZ" w:bidi="ar-SA"/>
                        </w:rPr>
                        <w:drawing>
                          <wp:inline distT="0" distB="0" distL="0" distR="0" wp14:anchorId="721DCB0E" wp14:editId="7C03DC55">
                            <wp:extent cx="752475" cy="1145661"/>
                            <wp:effectExtent l="19050" t="0" r="9525" b="0"/>
                            <wp:docPr id="14" name="obrázek 4" descr="http://cms.tvujdum.cz/userdata/images/48397os-merunka.jpg">
                              <a:hlinkClick xmlns:a="http://schemas.openxmlformats.org/drawingml/2006/main" r:id="rId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http://cms.tvujdum.cz/userdata/images/48397os-merunka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58698" cy="11551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4384" behindDoc="0" locked="0" layoutInCell="1" allowOverlap="1">
                <wp:simplePos x="0" y="0"/>
                <wp:positionH relativeFrom="column">
                  <wp:posOffset>6145530</wp:posOffset>
                </wp:positionH>
                <wp:positionV relativeFrom="paragraph">
                  <wp:posOffset>1410335</wp:posOffset>
                </wp:positionV>
                <wp:extent cx="1307465" cy="1157605"/>
                <wp:effectExtent l="0" t="0" r="26035" b="23495"/>
                <wp:wrapNone/>
                <wp:docPr id="37" name="Textové po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7465" cy="11576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76F62CEA" wp14:editId="5D26105B">
                                  <wp:extent cx="781050" cy="781050"/>
                                  <wp:effectExtent l="19050" t="0" r="0" b="0"/>
                                  <wp:docPr id="17" name="obrázek 32" descr="D:\Documents and Settings\Jiřinka\Local Settings\Temporary Internet Files\Content.IE5\OXGLUP61\MC900433913[1]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ázek 32" descr="D:\Documents and Settings\Jiřinka\Local Settings\Temporary Internet Files\Content.IE5\OXGLUP61\MC900433913[1]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1050" cy="781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37" o:spid="_x0000_s1027" type="#_x0000_t202" style="position:absolute;margin-left:483.9pt;margin-top:111.05pt;width:102.95pt;height:91.15pt;z-index:25166438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ICHMwIAAGAEAAAOAAAAZHJzL2Uyb0RvYy54bWysVF1u2zAMfh+wOwh6X+ykzc+MOEWXLsOA&#10;7gdodwBFlm1hkqhJSuzsRj3HLjZKTtNmG/YwzA+CKJIfyY+kl1e9VmQvnJdgSjoe5ZQIw6GSpinp&#10;l/vNqwUlPjBTMQVGlPQgPL1avXyx7GwhJtCCqoQjCGJ80dmStiHYIss8b4VmfgRWGFTW4DQLKLom&#10;qxzrEF2rbJLns6wDV1kHXHiPrzeDkq4Sfl0LHj7VtReBqJJibiGdLp3beGarJSsax2wr+TEN9g9Z&#10;aCYNBj1B3bDAyM7J36C05A481GHEQWdQ15KLVANWM85/qeauZVakWpAcb080+f8Hyz/uPzsiq5Je&#10;zCkxTGOP7kUfYP/jgVhQguA7ktRZX6DtnUXr0L+BHpudCvb2FvhXTwysW2Yace0cdK1gFSY5jp7Z&#10;M9cBx0eQbfcBKgzGdgESUF87HRlETgiiY7MOpwZhQoTHkBf5/HI2pYSjbjyezmf5NMVgxaO7dT68&#10;E6BJvJTU4QQkeLa/9SGmw4pHkxjNg5LVRiqVBNds18qRPcNp2aTviH5mpgzpYmp/98/T9yd/LQPO&#10;vJK6pIuTESsiaW9NlSYyMKmGO+arzJHFSNxAYei3fepaojgyvIXqgLQ6GEYcVxIvLbjvlHQ43iX1&#10;33bMCUrUexNbc7mYvo4LMUj5ZDFHyZ3ptmc6ZjjClTRQMlzXYdijnXWyaTHaMBAGrrGltUxkP2V2&#10;LAHHOPXguHJxT57Lyerpx7D6CQAA//8DAFBLAwQUAAYACAAAACEAj5nkiOAAAAAMAQAADwAAAGRy&#10;cy9kb3ducmV2LnhtbEyPwW7CMBBE75X6D9ZW6q04CRGBNA5CSFTqkcAHLPGSpMTrKDaQ9utrTu1x&#10;NKOZN8V6Mr240eg6ywriWQSCuLa640bB8bB7W4JwHlljb5kUfJODdfn8VGCu7Z33dKt8I0IJuxwV&#10;tN4PuZSubsmgm9mBOHhnOxr0QY6N1CPeQ7npZRJFC2mw47DQ4kDblupLdTVht112Ne532fln+tz4&#10;6ut4cB8XpV5fps07CE+T/wvDAz+gQxmYTvbK2olewWqRBXSvIEmSGMQjEWfzDMRJQRqlKciykP9P&#10;lL8AAAD//wMAUEsBAi0AFAAGAAgAAAAhALaDOJL+AAAA4QEAABMAAAAAAAAAAAAAAAAAAAAAAFtD&#10;b250ZW50X1R5cGVzXS54bWxQSwECLQAUAAYACAAAACEAOP0h/9YAAACUAQAACwAAAAAAAAAAAAAA&#10;AAAvAQAAX3JlbHMvLnJlbHNQSwECLQAUAAYACAAAACEAWCiAhzMCAABgBAAADgAAAAAAAAAAAAAA&#10;AAAuAgAAZHJzL2Uyb0RvYy54bWxQSwECLQAUAAYACAAAACEAj5nkiOAAAAAMAQAADwAAAAAAAAAA&#10;AAAAAACNBAAAZHJzL2Rvd25yZXYueG1sUEsFBgAAAAAEAAQA8wAAAJoFAAAAAA==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76F62CEA" wp14:editId="5D26105B">
                            <wp:extent cx="781050" cy="781050"/>
                            <wp:effectExtent l="19050" t="0" r="0" b="0"/>
                            <wp:docPr id="17" name="obrázek 32" descr="D:\Documents and Settings\Jiřinka\Local Settings\Temporary Internet Files\Content.IE5\OXGLUP61\MC900433913[1]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ázek 32" descr="D:\Documents and Settings\Jiřinka\Local Settings\Temporary Internet Files\Content.IE5\OXGLUP61\MC900433913[1]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1050" cy="781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9504" behindDoc="0" locked="0" layoutInCell="1" allowOverlap="1">
                <wp:simplePos x="0" y="0"/>
                <wp:positionH relativeFrom="column">
                  <wp:posOffset>2373630</wp:posOffset>
                </wp:positionH>
                <wp:positionV relativeFrom="paragraph">
                  <wp:posOffset>2791460</wp:posOffset>
                </wp:positionV>
                <wp:extent cx="1411605" cy="1148080"/>
                <wp:effectExtent l="0" t="0" r="17145" b="13970"/>
                <wp:wrapNone/>
                <wp:docPr id="32" name="Textové pol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1605" cy="1148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 w:rsidRPr="004D3CE0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468B4010" wp14:editId="6725777B">
                                  <wp:extent cx="1104900" cy="885825"/>
                                  <wp:effectExtent l="19050" t="0" r="0" b="0"/>
                                  <wp:docPr id="18" name="obrázek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4900" cy="8858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32" o:spid="_x0000_s1028" type="#_x0000_t202" style="position:absolute;margin-left:186.9pt;margin-top:219.8pt;width:111.15pt;height:90.4pt;z-index:25166950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gp/MwIAAGAEAAAOAAAAZHJzL2Uyb0RvYy54bWysVF2O0zAQfkfiDpbfaZLSXULUdLV0KUJa&#10;fqRdDuA6TmJhe4ztNik32nNwMcZOt+wuiAdEHiyPZ+bzzPeNs7wYtSJ74bwEU9NillMiDIdGmq6m&#10;X243L0pKfGCmYQqMqOlBeHqxev5sOdhKzKEH1QhHEMT4arA17UOwVZZ53gvN/AysMOhswWkW0HRd&#10;1jg2ILpW2TzPz7MBXGMdcOE9nl5NTrpK+G0rePjUtl4EomqKtYW0urRu45qtlqzqHLO95Mcy2D9U&#10;oZk0eOkJ6ooFRnZO/galJXfgoQ0zDjqDtpVcpB6wmyJ/0s1Nz6xIvSA53p5o8v8Pln/cf3ZENjV9&#10;OafEMI0a3YoxwP7HHbGgBMFzJGmwvsLYG4vRYXwDI4qdGvb2GvhXTwyse2Y6cekcDL1gDRZZxMzs&#10;QeqE4yPIdvgADV7GdgES0Ng6HRlETgiio1iHk0BYEOHxykVRnOdnlHD0FcWizMskYcaq+3TrfHgn&#10;QJO4qanDCUjwbH/tQyyHVfch8TYPSjYbqVQyXLddK0f2DKdlk77UwZMwZcgQS/t7fp6+P+VrGXDm&#10;ldQ1LU9BrIqkvTVNmsjApJr2WK8yRxYjcROFYdyOSbWTOFtoDkirg2nE8Unipgf3nZIBx7um/tuO&#10;OUGJem+iNIvy7HV8EJOVz8tXaLlHvu0jHzMc4WoaKJm26zC9o511suvxtmkgDFyipK1MZEftp8qO&#10;LeAYJw2OTy6+k4d2ivr1Y1j9BAAA//8DAFBLAwQUAAYACAAAACEALfwRP+AAAAALAQAADwAAAGRy&#10;cy9kb3ducmV2LnhtbEyPwW7CMBBE75X6D9ZW6q04EBogjYNQJSr1SOADltjEKfE6ig2k/fpuT+U4&#10;mtHMm2I9uk5czRBaTwqmkwSEodrrlhoFh/32ZQkiRCSNnSej4NsEWJePDwXm2t9oZ65VbASXUMhR&#10;gY2xz6UMtTUOw8T3htg7+cFhZDk0Ug9443LXyVmSZNJhS7xgsTfv1tTn6uJ41y7bGnfbxeln/NzE&#10;6uuwDx9npZ6fxs0biGjG+B+GP3xGh5KZjv5COohOQbpIGT0qmKerDAQnXlfZFMRRQTZL5iDLQt5/&#10;KH8BAAD//wMAUEsBAi0AFAAGAAgAAAAhALaDOJL+AAAA4QEAABMAAAAAAAAAAAAAAAAAAAAAAFtD&#10;b250ZW50X1R5cGVzXS54bWxQSwECLQAUAAYACAAAACEAOP0h/9YAAACUAQAACwAAAAAAAAAAAAAA&#10;AAAvAQAAX3JlbHMvLnJlbHNQSwECLQAUAAYACAAAACEAqj4KfzMCAABgBAAADgAAAAAAAAAAAAAA&#10;AAAuAgAAZHJzL2Uyb0RvYy54bWxQSwECLQAUAAYACAAAACEALfwRP+AAAAALAQAADwAAAAAAAAAA&#10;AAAAAACNBAAAZHJzL2Rvd25yZXYueG1sUEsFBgAAAAAEAAQA8wAAAJoFAAAAAA==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 w:rsidRPr="004D3CE0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468B4010" wp14:editId="6725777B">
                            <wp:extent cx="1104900" cy="885825"/>
                            <wp:effectExtent l="19050" t="0" r="0" b="0"/>
                            <wp:docPr id="18" name="obrázek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04900" cy="8858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0288" behindDoc="0" locked="0" layoutInCell="1" allowOverlap="1">
                <wp:simplePos x="0" y="0"/>
                <wp:positionH relativeFrom="column">
                  <wp:posOffset>1573530</wp:posOffset>
                </wp:positionH>
                <wp:positionV relativeFrom="paragraph">
                  <wp:posOffset>3810</wp:posOffset>
                </wp:positionV>
                <wp:extent cx="1192530" cy="1358900"/>
                <wp:effectExtent l="0" t="0" r="26670" b="12700"/>
                <wp:wrapNone/>
                <wp:docPr id="41" name="Textové po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2530" cy="135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 w:rsidRPr="006E06FE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48CA0BC3" wp14:editId="0A3203D2">
                                  <wp:extent cx="895350" cy="1072865"/>
                                  <wp:effectExtent l="19050" t="0" r="0" b="0"/>
                                  <wp:docPr id="20" name="obrázek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95350" cy="10728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41" o:spid="_x0000_s1029" type="#_x0000_t202" style="position:absolute;margin-left:123.9pt;margin-top:.3pt;width:93.9pt;height:107pt;z-index:2516602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2ZaNQIAAGAEAAAOAAAAZHJzL2Uyb0RvYy54bWysVF2O0zAQfkfiDpbfadJ2C23UdLV0KUJa&#10;fqRdDuA6TmJhe4ztNik32nNwMcZOW7aAeEDkwfJ4Zr6Z+WYmy+teK7IXzkswJR2PckqE4VBJ05T0&#10;88PmxZwSH5ipmAIjSnoQnl6vnj9bdrYQE2hBVcIRBDG+6GxJ2xBskWWet0IzPwIrDCprcJoFFF2T&#10;VY51iK5VNsnzl1kHrrIOuPAeX28HJV0l/LoWPHysay8CUSXF3EI6XTq38cxWS1Y0jtlW8mMa7B+y&#10;0EwaDHqGumWBkZ2Tv0FpyR14qMOIg86griUXqQasZpz/Us19y6xItSA53p5p8v8Pln/Yf3JEViW9&#10;GlNimMYePYg+wP77I7GgBMF3JKmzvkDbe4vWoX8NPTY7FeztHfAvnhhYt8w04sY56FrBKkwyeWZP&#10;XAccH0G23XuoMBjbBUhAfe10ZBA5IYiOzTqcG4QJER5DjheT2RRVHHXj6Wy+yFMLM1ac3K3z4a0A&#10;TeKlpA4nIMGz/Z0PWAiankxiNA9KVhupVBJcs10rR/YMp2WTvlg7ulyYKUO6mNrf/fP0/clfy4Az&#10;r6Qu6fxsxIpI2htTpYkMTKrhjsGVwRwii5G4gcLQb/vUtempOVuoDkirg2HEcSXx0oL7RkmH411S&#10;/3XHnKBEvTOxNVfz2SIuxCDlk/krlNyFbnuhY4YjXEkDJcN1HYY92lknmxajDQNh4AZbWstEdsx6&#10;yOxYAo5xIvS4cnFPnsrJ6uePYfUDAAD//wMAUEsDBBQABgAIAAAAIQDUOCA+3QAAAAgBAAAPAAAA&#10;ZHJzL2Rvd25yZXYueG1sTI/BTsNADETvSPzDykjc6KYlpFXIpqqQisSxaT/AzbpJaNYbZbdt4Osx&#10;J7jZHmvmTbGeXK+uNIbOs4H5LAFFXHvbcWPgsN8+rUCFiGyx90wGvijAury/KzC3/sY7ulaxUWLC&#10;IUcDbYxDrnWoW3IYZn4gFu3kR4dR1rHRdsSbmLteL5Ik0w47loQWB3prqT5XFye57aqrcbddnr6n&#10;j02sPg/78H425vFh2ryCijTFv2f4xRd0KIXp6C9sg+oNLNKloEcDGSiR0+cXGY5yn6cZ6LLQ/wuU&#10;PwAAAP//AwBQSwECLQAUAAYACAAAACEAtoM4kv4AAADhAQAAEwAAAAAAAAAAAAAAAAAAAAAAW0Nv&#10;bnRlbnRfVHlwZXNdLnhtbFBLAQItABQABgAIAAAAIQA4/SH/1gAAAJQBAAALAAAAAAAAAAAAAAAA&#10;AC8BAABfcmVscy8ucmVsc1BLAQItABQABgAIAAAAIQAbq2ZaNQIAAGAEAAAOAAAAAAAAAAAAAAAA&#10;AC4CAABkcnMvZTJvRG9jLnhtbFBLAQItABQABgAIAAAAIQDUOCA+3QAAAAgBAAAPAAAAAAAAAAAA&#10;AAAAAI8EAABkcnMvZG93bnJldi54bWxQSwUGAAAAAAQABADzAAAAmQUAAAAA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 w:rsidRPr="006E06FE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48CA0BC3" wp14:editId="0A3203D2">
                            <wp:extent cx="895350" cy="1072865"/>
                            <wp:effectExtent l="19050" t="0" r="0" b="0"/>
                            <wp:docPr id="20" name="obrázek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95350" cy="10728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7456" behindDoc="0" locked="0" layoutInCell="1" allowOverlap="1">
                <wp:simplePos x="0" y="0"/>
                <wp:positionH relativeFrom="column">
                  <wp:posOffset>4545330</wp:posOffset>
                </wp:positionH>
                <wp:positionV relativeFrom="paragraph">
                  <wp:posOffset>3810</wp:posOffset>
                </wp:positionV>
                <wp:extent cx="1488440" cy="1358900"/>
                <wp:effectExtent l="0" t="0" r="16510" b="1270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8440" cy="135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:rsidR="003378B4" w:rsidRDefault="003378B4" w:rsidP="003378B4">
                            <w:pPr>
                              <w:jc w:val="center"/>
                            </w:pPr>
                            <w:r w:rsidRPr="006E06FE">
                              <w:rPr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2AD61C7D" wp14:editId="730FC18C">
                                  <wp:extent cx="1191260" cy="656056"/>
                                  <wp:effectExtent l="19050" t="0" r="8890" b="0"/>
                                  <wp:docPr id="21" name="obrázek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91260" cy="6560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34" o:spid="_x0000_s1030" type="#_x0000_t202" style="position:absolute;margin-left:357.9pt;margin-top:.3pt;width:117.2pt;height:107pt;z-index:25166745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sHoMwIAAGAEAAAOAAAAZHJzL2Uyb0RvYy54bWysVF2O0zAQfkfiDpbfadJuF7JR09XSpQhp&#10;+ZF2OYDjOImF7TG226TciHNwMcZOt+wuiAdEHizbM/PNzPeNs7octSJ74bwEU9H5LKdEGA6NNF1F&#10;P99tXxSU+MBMwxQYUdGD8PRy/fzZarClWEAPqhGOIIjx5WAr2odgyyzzvBea+RlYYdDYgtMs4NF1&#10;WePYgOhaZYs8f5kN4BrrgAvv8fZ6MtJ1wm9bwcPHtvUiEFVRrC2k1aW1jmu2XrGyc8z2kh/LYP9Q&#10;hWbSYNIT1DULjOyc/A1KS+7AQxtmHHQGbSu5SD1gN/P8STe3PbMi9YLkeHuiyf8/WP5h/8kR2VT0&#10;bEmJYRo1uhNjgP2P78SCEgTvkaTB+hJ9by16h/E1jCh2atjbG+BfPDGw6ZnpxJVzMPSCNVjkPEZm&#10;D0InHB9B6uE9NJiM7QIkoLF1OjKInBBER7EOJ4GwIMJjymVRLJdo4mibn50XF3mSMGPlfbh1PrwV&#10;oEncVNThBCR4tr/xIZbDynuXmM2Dks1WKpUOrqs3ypE9w2nZpi918MRNGTLE0v4en6fvT/FaBpx5&#10;JXVFi5MTKyNpb0yTJjIwqaY91qvMkcVI3ERhGOsxqXYSp4bmgLQ6mEYcnyRuenDfKBlwvCvqv+6Y&#10;E5SodyZKsyzOL+KDmE75oniFJ/fIVj+yMcMRrqKBkmm7CdM72lknux6zTQNh4AolbWUiO2o/VXZs&#10;Acc4aXB8cvGdPDwnr18/hvVPAAAA//8DAFBLAwQUAAYACAAAACEAnTAIiN0AAAAIAQAADwAAAGRy&#10;cy9kb3ducmV2LnhtbEyPwW7CMBBE75X6D9Yi9VacRCXQNA5ClajUI4EPWOIlDsTrKDaQ9uvrntrj&#10;aEYzb8r1ZHtxo9F3jhWk8wQEceN0x62Cw377vALhA7LG3jEp+CIP6+rxocRCuzvv6FaHVsQS9gUq&#10;MCEMhZS+MWTRz91AHL2TGy2GKMdW6hHvsdz2MkuSXFrsOC4YHOjdUHOprzbumlXX4G67PH1Pn5tQ&#10;nw97/3FR6mk2bd5ABJrCXxh+8SM6VJHp6K6svegVLNNFRA8KchDRfl0kGYijgix9yUFWpfx/oPoB&#10;AAD//wMAUEsBAi0AFAAGAAgAAAAhALaDOJL+AAAA4QEAABMAAAAAAAAAAAAAAAAAAAAAAFtDb250&#10;ZW50X1R5cGVzXS54bWxQSwECLQAUAAYACAAAACEAOP0h/9YAAACUAQAACwAAAAAAAAAAAAAAAAAv&#10;AQAAX3JlbHMvLnJlbHNQSwECLQAUAAYACAAAACEAKWrB6DMCAABgBAAADgAAAAAAAAAAAAAAAAAu&#10;AgAAZHJzL2Uyb0RvYy54bWxQSwECLQAUAAYACAAAACEAnTAIiN0AAAAIAQAADwAAAAAAAAAAAAAA&#10;AACNBAAAZHJzL2Rvd25yZXYueG1sUEsFBgAAAAAEAAQA8wAAAJcFAAAAAA==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:rsidR="003378B4" w:rsidRDefault="003378B4" w:rsidP="003378B4">
                      <w:pPr>
                        <w:jc w:val="center"/>
                      </w:pPr>
                      <w:r w:rsidRPr="006E06FE">
                        <w:rPr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2AD61C7D" wp14:editId="730FC18C">
                            <wp:extent cx="1191260" cy="656056"/>
                            <wp:effectExtent l="19050" t="0" r="8890" b="0"/>
                            <wp:docPr id="21" name="obrázek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91260" cy="65605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6432" behindDoc="0" locked="0" layoutInCell="1" allowOverlap="1">
                <wp:simplePos x="0" y="0"/>
                <wp:positionH relativeFrom="column">
                  <wp:posOffset>2945130</wp:posOffset>
                </wp:positionH>
                <wp:positionV relativeFrom="paragraph">
                  <wp:posOffset>3810</wp:posOffset>
                </wp:positionV>
                <wp:extent cx="1288415" cy="1358900"/>
                <wp:effectExtent l="0" t="0" r="26035" b="1270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8415" cy="135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 w:rsidRPr="006E06FE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cs-CZ" w:eastAsia="cs-CZ" w:bidi="ar-SA"/>
                              </w:rPr>
                              <w:drawing>
                                <wp:inline distT="0" distB="0" distL="0" distR="0" wp14:anchorId="396D0267" wp14:editId="2602055B">
                                  <wp:extent cx="895350" cy="1125836"/>
                                  <wp:effectExtent l="19050" t="0" r="0" b="0"/>
                                  <wp:docPr id="23" name="obrázek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95350" cy="11258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cs-CZ"/>
                              </w:rPr>
                              <w:t>jíčko</w:t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35" o:spid="_x0000_s1031" type="#_x0000_t202" style="position:absolute;margin-left:231.9pt;margin-top:.3pt;width:101.45pt;height:107pt;z-index:25166643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QIcMwIAAGAEAAAOAAAAZHJzL2Uyb0RvYy54bWysVF2O0zAQfkfiDpbfadLuFrJR09XSpQhp&#10;+ZF2OYDjOImF7TG226TciHNwMcZOt+wuiAdEHiyPZ+bzzPeNs7octSJ74bwEU9H5LKdEGA6NNF1F&#10;P99tXxSU+MBMwxQYUdGD8PRy/fzZarClWEAPqhGOIIjx5WAr2odgyyzzvBea+RlYYdDZgtMsoOm6&#10;rHFsQHStskWev8wGcI11wIX3eHo9Oek64bet4OFj23oRiKoo1hbS6tJaxzVbr1jZOWZ7yY9lsH+o&#10;QjNp8NIT1DULjOyc/A1KS+7AQxtmHHQGbSu5SD1gN/P8STe3PbMi9YLkeHuiyf8/WP5h/8kR2VT0&#10;bEmJYRo1uhNjgP2P78SCEgTPkaTB+hJjby1Gh/E1jCh2atjbG+BfPDGw6ZnpxJVzMPSCNVjkPGZm&#10;D1InHB9B6uE9NHgZ2wVIQGPrdGQQOSGIjmIdTgJhQYTHKxdFcT7HQjn65mfL4iJPEmasvE+3zoe3&#10;AjSJm4o6nIAEz/Y3PsRyWHkfEm/zoGSzlUolw3X1RjmyZzgt2/SlDp6EKUOGWNrf8/P0/Slfy4Az&#10;r6SuaHEKYmUk7Y1p0kQGJtW0x3qVObIYiZsoDGM9JtVO4tTQHJBWB9OI45PETQ/uGyUDjndF/dcd&#10;c4IS9c5Eac6L5UV8EJOVL4pXaLlHvvqRjxmOcBUNlEzbTZje0c462fV42zQQBq5Q0lYmsqP2U2XH&#10;FnCMkwbHJxffyUM7Rf36Max/AgAA//8DAFBLAwQUAAYACAAAACEAVfiIpdwAAAAIAQAADwAAAGRy&#10;cy9kb3ducmV2LnhtbEyPwW7CMBBE75X4B2sr9VYcKDIoxEEIiUo9EviAJV7ilHgdxQbSfn3dU3sc&#10;zWjmTbEZXSfuNITWs4bZNANBXHvTcqPhdNy/rkCEiGyw80wavijAppw8FZgb/+AD3avYiFTCIUcN&#10;NsY+lzLUlhyGqe+Jk3fxg8OY5NBIM+AjlbtOzrNMSYctpwWLPe0s1dfq5tKuXbU1HvbLy/f4sY3V&#10;5+kY3q9avzyP2zWISGP8C8MvfkKHMjGd/Y1NEJ2GhXpL6FGDApFspdQSxFnDfLZQIMtC/j9Q/gAA&#10;AP//AwBQSwECLQAUAAYACAAAACEAtoM4kv4AAADhAQAAEwAAAAAAAAAAAAAAAAAAAAAAW0NvbnRl&#10;bnRfVHlwZXNdLnhtbFBLAQItABQABgAIAAAAIQA4/SH/1gAAAJQBAAALAAAAAAAAAAAAAAAAAC8B&#10;AABfcmVscy8ucmVsc1BLAQItABQABgAIAAAAIQB+aQIcMwIAAGAEAAAOAAAAAAAAAAAAAAAAAC4C&#10;AABkcnMvZTJvRG9jLnhtbFBLAQItABQABgAIAAAAIQBV+Iil3AAAAAgBAAAPAAAAAAAAAAAAAAAA&#10;AI0EAABkcnMvZG93bnJldi54bWxQSwUGAAAAAAQABADzAAAAlgUAAAAA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 w:rsidRPr="006E06FE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cs-CZ" w:eastAsia="cs-CZ" w:bidi="ar-SA"/>
                        </w:rPr>
                        <w:drawing>
                          <wp:inline distT="0" distB="0" distL="0" distR="0" wp14:anchorId="396D0267" wp14:editId="2602055B">
                            <wp:extent cx="895350" cy="1125836"/>
                            <wp:effectExtent l="19050" t="0" r="0" b="0"/>
                            <wp:docPr id="23" name="obrázek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95350" cy="11258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  <w:lang w:val="cs-CZ"/>
                        </w:rPr>
                        <w:t>jíčko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2336" behindDoc="0" locked="0" layoutInCell="1" allowOverlap="1">
                <wp:simplePos x="0" y="0"/>
                <wp:positionH relativeFrom="column">
                  <wp:posOffset>2945130</wp:posOffset>
                </wp:positionH>
                <wp:positionV relativeFrom="paragraph">
                  <wp:posOffset>1489710</wp:posOffset>
                </wp:positionV>
                <wp:extent cx="1192530" cy="1078230"/>
                <wp:effectExtent l="0" t="0" r="26670" b="26670"/>
                <wp:wrapNone/>
                <wp:docPr id="39" name="Textové po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2530" cy="1078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>
                              <w:rPr>
                                <w:b/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4A81A191" wp14:editId="6A2013E9">
                                  <wp:extent cx="885825" cy="676275"/>
                                  <wp:effectExtent l="19050" t="0" r="9525" b="0"/>
                                  <wp:docPr id="26" name="obrázek 18" descr="D:\Documents and Settings\Jiřinka\Local Settings\Temporary Internet Files\Content.IE5\QLSXIDGN\MC900412950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ázek 18" descr="D:\Documents and Settings\Jiřinka\Local Settings\Temporary Internet Files\Content.IE5\QLSXIDGN\MC900412950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85825" cy="6762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39" o:spid="_x0000_s1032" type="#_x0000_t202" style="position:absolute;margin-left:231.9pt;margin-top:117.3pt;width:93.9pt;height:84.9pt;z-index:25166233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paMMgIAAGAEAAAOAAAAZHJzL2Uyb0RvYy54bWysVF1u2zAMfh+wOwh6X+yka5sYcYouXYYB&#10;3Q/Q7gCyLNvCJFGTlNjZjXqOXWyUnKbNNuxhmB8EUSQ/kh9JL68GrchOOC/BlHQ6ySkRhkMtTVvS&#10;L/ebV3NKfGCmZgqMKOleeHq1evli2dtCzKADVQtHEMT4orcl7UKwRZZ53gnN/ASsMKhswGkWUHRt&#10;VjvWI7pW2SzPL7IeXG0dcOE9vt6MSrpK+E0jePjUNF4EokqKuYV0unRW8cxWS1a0jtlO8kMa7B+y&#10;0EwaDHqEumGBka2Tv0FpyR14aMKEg86gaSQXqQasZpr/Us1dx6xItSA53h5p8v8Pln/cfXZE1iU9&#10;W1BimMYe3YshwO7HA7GgBMF3JKm3vkDbO4vWYXgDAzY7FeztLfCvnhhYd8y04to56DvBakxyGj2z&#10;Z64jjo8gVf8BagzGtgES0NA4HRlETgiiY7P2xwZhQoTHkNPF7PwMVRx10/xyPkMhxmDFo7t1PrwT&#10;oEm8lNThBCR4trv1YTR9NInRPChZb6RSSXBttVaO7BhOyyZ9B/QTM2VIH1P7u3+evj/5axlw5pXU&#10;JZ0fjVgRSXtrasyRFYFJNd6xNGUOLEbiRgrDUA2paxcxQGS4gnqPtDoYRxxXEi8duO+U9DjeJfXf&#10;tswJStR7E1vzen6+iAsxSvlsfomSO9FVJzpmOMKVNFAyXtdh3KOtdbLtMNo4EAausaWNTGQ/ZXYo&#10;Acc4teuwcnFPnsvJ6unHsPoJAAD//wMAUEsDBBQABgAIAAAAIQA9OCGE3wAAAAsBAAAPAAAAZHJz&#10;L2Rvd25yZXYueG1sTI/BTsMwEETvSPyDtUjcqNM2hCrEqSqkInFs2g/YxtskNF5HsdsGvp7lBLdd&#10;zWjmTbGeXK+uNIbOs4H5LAFFXHvbcWPgsN8+rUCFiGyx90wGvijAury/KzC3/sY7ulaxURLCIUcD&#10;bYxDrnWoW3IYZn4gFu3kR4dR3rHRdsSbhLteL5Ik0w47loYWB3prqT5XFye97aqrcbd9OX1PH5tY&#10;fR724f1szOPDtHkFFWmKf2b4xRd0KIXp6C9sg+oNpNlS0KOBxTLNQIkje57LcRQpSVPQZaH/byh/&#10;AAAA//8DAFBLAQItABQABgAIAAAAIQC2gziS/gAAAOEBAAATAAAAAAAAAAAAAAAAAAAAAABbQ29u&#10;dGVudF9UeXBlc10ueG1sUEsBAi0AFAAGAAgAAAAhADj9If/WAAAAlAEAAAsAAAAAAAAAAAAAAAAA&#10;LwEAAF9yZWxzLy5yZWxzUEsBAi0AFAAGAAgAAAAhAC2ClowyAgAAYAQAAA4AAAAAAAAAAAAAAAAA&#10;LgIAAGRycy9lMm9Eb2MueG1sUEsBAi0AFAAGAAgAAAAhAD04IYTfAAAACwEAAA8AAAAAAAAAAAAA&#10;AAAAjAQAAGRycy9kb3ducmV2LnhtbFBLBQYAAAAABAAEAPMAAACYBQAAAAA=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>
                        <w:rPr>
                          <w:b/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4A81A191" wp14:editId="6A2013E9">
                            <wp:extent cx="885825" cy="676275"/>
                            <wp:effectExtent l="19050" t="0" r="9525" b="0"/>
                            <wp:docPr id="26" name="obrázek 18" descr="D:\Documents and Settings\Jiřinka\Local Settings\Temporary Internet Files\Content.IE5\QLSXIDGN\MC900412950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ázek 18" descr="D:\Documents and Settings\Jiřinka\Local Settings\Temporary Internet Files\Content.IE5\QLSXIDGN\MC900412950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85825" cy="6762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3360" behindDoc="0" locked="0" layoutInCell="1" allowOverlap="1">
                <wp:simplePos x="0" y="0"/>
                <wp:positionH relativeFrom="column">
                  <wp:posOffset>4545330</wp:posOffset>
                </wp:positionH>
                <wp:positionV relativeFrom="paragraph">
                  <wp:posOffset>1489710</wp:posOffset>
                </wp:positionV>
                <wp:extent cx="1192530" cy="1078230"/>
                <wp:effectExtent l="0" t="0" r="26670" b="26670"/>
                <wp:wrapNone/>
                <wp:docPr id="38" name="Textové po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2530" cy="1078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>
                              <w:rPr>
                                <w:b/>
                                <w:noProof/>
                                <w:lang w:val="cs-CZ" w:eastAsia="cs-CZ" w:bidi="ar-SA"/>
                              </w:rPr>
                              <w:drawing>
                                <wp:inline distT="0" distB="0" distL="0" distR="0" wp14:anchorId="7FD2B9BD" wp14:editId="522C8324">
                                  <wp:extent cx="752475" cy="742950"/>
                                  <wp:effectExtent l="19050" t="0" r="9525" b="0"/>
                                  <wp:docPr id="27" name="obrázek 27" descr="D:\Documents and Settings\Jiřinka\Local Settings\Temporary Internet Files\Content.IE5\OXGLUP61\MC900290243[1]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brázek 27" descr="D:\Documents and Settings\Jiřinka\Local Settings\Temporary Internet Files\Content.IE5\OXGLUP61\MC900290243[1].wm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52475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38" o:spid="_x0000_s1033" type="#_x0000_t202" style="position:absolute;margin-left:357.9pt;margin-top:117.3pt;width:93.9pt;height:84.9pt;z-index:25166336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IxgYMgIAAGAEAAAOAAAAZHJzL2Uyb0RvYy54bWysVF1u2zAMfh+wOwh6X+yk65oacYouXYYB&#10;3Q/Q7gCMLNvCZFGTlNjZjXaOXWyUnKbNNuxhmB8EUSQ/kh9JL66GTrOddF6hKfl0knMmjcBKmabk&#10;n+/XL+ac+QCmAo1GlnwvPb9aPn+26G0hZ9iirqRjBGJ80duStyHYIsu8aGUHfoJWGlLW6DoIJLom&#10;qxz0hN7pbJbnr7IeXWUdCuk9vd6MSr5M+HUtRfhY114GpktOuYV0unRu4pktF1A0DmyrxCEN+Ics&#10;OlCGgh6hbiAA2zr1G1SnhEOPdZgI7DKsayVkqoGqmea/VHPXgpWpFiLH2yNN/v/Big+7T46pquRn&#10;1CkDHfXoXg4Bdz++M4taMnonknrrC7K9s2Qdhtc4ULNTwd7eovjimcFVC6aR185h30qoKMlp9Mye&#10;uI44PoJs+vdYUTDYBkxAQ+26yCBxwgidmrU/NogSYiKGnF7Ozs9IJUg3zS/mMxJiDCge3K3z4a3E&#10;jsVLyR1NQIKH3a0Po+mDSYzmUatqrbROgms2K+3YDmha1uk7oJ+YacP6mNrf/fP0/cm/U4FmXquu&#10;5POjERSRtDemohyhCKD0eKfStDmwGIkbKQzDZkhdu4gBIsMbrPZEq8NxxGkl6dKi+8ZZT+Ndcv91&#10;C05ypt+Z2JqX8/PLuBCjlM/mFyS5E93mRAdGEFzJA2fjdRXGPdpap5qWoo0DYfCaWlqrRPZjZocS&#10;aIxTuw4rF/fkqZysHn8My58AAAD//wMAUEsDBBQABgAIAAAAIQCd9a6G4AAAAAsBAAAPAAAAZHJz&#10;L2Rvd25yZXYueG1sTI/BbsIwEETvlfoP1lbqrdhACjSNg1AlKvVI4AOW2MQp8TqKDaT9+m5P7W1W&#10;M5p5W6xH34mrHWIbSMN0okBYqoNpqdFw2G+fViBiQjLYBbIavmyEdXl/V2Buwo129lqlRnAJxRw1&#10;uJT6XMpYO+sxTkJvib1TGDwmPodGmgFvXO47OVNqIT22xAsOe/vmbH2uLp533aqtcbddnr7Hj02q&#10;Pg/7+H7W+vFh3LyCSHZMf2H4xWd0KJnpGC5koug0LKfPjJ40zObZAgQnXtScxVFDprIMZFnI/z+U&#10;PwAAAP//AwBQSwECLQAUAAYACAAAACEAtoM4kv4AAADhAQAAEwAAAAAAAAAAAAAAAAAAAAAAW0Nv&#10;bnRlbnRfVHlwZXNdLnhtbFBLAQItABQABgAIAAAAIQA4/SH/1gAAAJQBAAALAAAAAAAAAAAAAAAA&#10;AC8BAABfcmVscy8ucmVsc1BLAQItABQABgAIAAAAIQCAIxgYMgIAAGAEAAAOAAAAAAAAAAAAAAAA&#10;AC4CAABkcnMvZTJvRG9jLnhtbFBLAQItABQABgAIAAAAIQCd9a6G4AAAAAsBAAAPAAAAAAAAAAAA&#10;AAAAAIwEAABkcnMvZG93bnJldi54bWxQSwUGAAAAAAQABADzAAAAmQUAAAAA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>
                        <w:rPr>
                          <w:b/>
                          <w:noProof/>
                          <w:lang w:val="cs-CZ" w:eastAsia="cs-CZ" w:bidi="ar-SA"/>
                        </w:rPr>
                        <w:drawing>
                          <wp:inline distT="0" distB="0" distL="0" distR="0" wp14:anchorId="7FD2B9BD" wp14:editId="522C8324">
                            <wp:extent cx="752475" cy="742950"/>
                            <wp:effectExtent l="19050" t="0" r="9525" b="0"/>
                            <wp:docPr id="27" name="obrázek 27" descr="D:\Documents and Settings\Jiřinka\Local Settings\Temporary Internet Files\Content.IE5\OXGLUP61\MC900290243[1]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brázek 27" descr="D:\Documents and Settings\Jiřinka\Local Settings\Temporary Internet Files\Content.IE5\OXGLUP61\MC900290243[1].wm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52475" cy="742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5408" behindDoc="0" locked="0" layoutInCell="1" allowOverlap="1">
                <wp:simplePos x="0" y="0"/>
                <wp:positionH relativeFrom="column">
                  <wp:posOffset>5459730</wp:posOffset>
                </wp:positionH>
                <wp:positionV relativeFrom="paragraph">
                  <wp:posOffset>2861310</wp:posOffset>
                </wp:positionV>
                <wp:extent cx="1192530" cy="1078230"/>
                <wp:effectExtent l="0" t="0" r="26670" b="26670"/>
                <wp:wrapNone/>
                <wp:docPr id="36" name="Textové po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2530" cy="1078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 w:rsidRPr="004D3CE0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cs-CZ" w:eastAsia="cs-CZ" w:bidi="ar-SA"/>
                              </w:rPr>
                              <w:drawing>
                                <wp:inline distT="0" distB="0" distL="0" distR="0" wp14:anchorId="428FCE24" wp14:editId="21E424E1">
                                  <wp:extent cx="895350" cy="622592"/>
                                  <wp:effectExtent l="19050" t="0" r="0" b="0"/>
                                  <wp:docPr id="28" name="obrázek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95350" cy="6225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36" o:spid="_x0000_s1034" type="#_x0000_t202" style="position:absolute;margin-left:429.9pt;margin-top:225.3pt;width:93.9pt;height:84.9pt;z-index:25166540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JZdMgIAAGAEAAAOAAAAZHJzL2Uyb0RvYy54bWysVF1u2zAMfh+wOwh6X+yka+sacYouXYYB&#10;3Q/Q7gCyLNvCJFGTlNjdjXqOXWyUnKbNNuxhmB8EUSQ/kh9JLy9HrchOOC/BVHQ+yykRhkMjTVfR&#10;L3ebVwUlPjDTMAVGVPReeHq5evliOdhSLKAH1QhHEMT4crAV7UOwZZZ53gvN/AysMKhswWkWUHRd&#10;1jg2ILpW2SLPz7IBXGMdcOE9vl5PSrpK+G0rePjUtl4EoiqKuYV0unTW8cxWS1Z2jtle8n0a7B+y&#10;0EwaDHqAumaBka2Tv0FpyR14aMOMg86gbSUXqQasZp7/Us1tz6xItSA53h5o8v8Pln/cfXZENhU9&#10;OaPEMI09uhNjgN2PB2JBCYLvSNJgfYm2txatw/gGRmx2KtjbG+BfPTGw7pnpxJVzMPSCNZjkPHpm&#10;z1wnHB9B6uEDNBiMbQMkoLF1OjKInBBEx2bdHxqECREeQ84vFqcnqOKom+fnxQKFGIOVj+7W+fBO&#10;gCbxUlGHE5Dg2e7Gh8n00SRG86Bks5FKJcF19Vo5smM4LZv07dGPzJQhQ0zt7/55+v7kr2XAmVdS&#10;V7Q4GLEykvbWNJgjKwOTarpjacrsWYzETRSGsR5T14oYIDJcQ3OPtDqYRhxXEi89uO+UDDjeFfXf&#10;tswJStR7E1vzuji9iAsxSfmiOEfJHenqIx0zHOEqGiiZrusw7dHWOtn1GG0aCANX2NJWJrKfMtuX&#10;gGOc2rVfubgnz+Vk9fRjWP0EAAD//wMAUEsDBBQABgAIAAAAIQDu/GcJ4AAAAAwBAAAPAAAAZHJz&#10;L2Rvd25yZXYueG1sTI/BbsIwEETvlfoP1lbqrdhFIYQ0DkKVqNQjgQ9Y4iVJie0oNpD267uc2tus&#10;ZjTztlhPthdXGkPnnYbXmQJBrvamc42Gw377koEIEZ3B3jvS8E0B1uXjQ4G58Te3o2sVG8ElLuSo&#10;oY1xyKUMdUsWw8wP5Ng7+dFi5HNspBnxxuW2l3OlUmmxc7zQ4kDvLdXn6mJ5t826Gnfb5eln+tzE&#10;6uuwDx9nrZ+fps0biEhT/AvDHZ/RoWSmo784E0SvIVusGD1qSBYqBXFPqGTJ6qghnasEZFnI/0+U&#10;vwAAAP//AwBQSwECLQAUAAYACAAAACEAtoM4kv4AAADhAQAAEwAAAAAAAAAAAAAAAAAAAAAAW0Nv&#10;bnRlbnRfVHlwZXNdLnhtbFBLAQItABQABgAIAAAAIQA4/SH/1gAAAJQBAAALAAAAAAAAAAAAAAAA&#10;AC8BAABfcmVscy8ucmVsc1BLAQItABQABgAIAAAAIQBm8JZdMgIAAGAEAAAOAAAAAAAAAAAAAAAA&#10;AC4CAABkcnMvZTJvRG9jLnhtbFBLAQItABQABgAIAAAAIQDu/GcJ4AAAAAwBAAAPAAAAAAAAAAAA&#10;AAAAAIwEAABkcnMvZG93bnJldi54bWxQSwUGAAAAAAQABADzAAAAmQUAAAAA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 w:rsidRPr="004D3CE0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cs-CZ" w:eastAsia="cs-CZ" w:bidi="ar-SA"/>
                        </w:rPr>
                        <w:drawing>
                          <wp:inline distT="0" distB="0" distL="0" distR="0" wp14:anchorId="428FCE24" wp14:editId="21E424E1">
                            <wp:extent cx="895350" cy="622592"/>
                            <wp:effectExtent l="19050" t="0" r="0" b="0"/>
                            <wp:docPr id="28" name="obrázek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95350" cy="6225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378B4" w:rsidRDefault="003378B4" w:rsidP="003378B4">
      <w:pPr>
        <w:tabs>
          <w:tab w:val="left" w:pos="11940"/>
        </w:tabs>
        <w:rPr>
          <w:rFonts w:ascii="Arial" w:hAnsi="Arial" w:cs="Arial"/>
          <w:i/>
          <w:sz w:val="20"/>
          <w:szCs w:val="20"/>
        </w:rPr>
      </w:pPr>
    </w:p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E62CBB">
      <w:r>
        <w:rPr>
          <w:noProof/>
          <w:lang w:val="cs-CZ" w:eastAsia="cs-CZ" w:bidi="ar-SA"/>
        </w:rPr>
        <mc:AlternateContent>
          <mc:Choice Requires="wps">
            <w:drawing>
              <wp:anchor distT="0" distB="0" distL="114935" distR="114935" simplePos="0" relativeHeight="251661312" behindDoc="0" locked="0" layoutInCell="1" allowOverlap="1">
                <wp:simplePos x="0" y="0"/>
                <wp:positionH relativeFrom="column">
                  <wp:posOffset>1433195</wp:posOffset>
                </wp:positionH>
                <wp:positionV relativeFrom="paragraph">
                  <wp:posOffset>146050</wp:posOffset>
                </wp:positionV>
                <wp:extent cx="1390650" cy="1371600"/>
                <wp:effectExtent l="0" t="0" r="19050" b="19050"/>
                <wp:wrapNone/>
                <wp:docPr id="40" name="Textové po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1371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8B4" w:rsidRDefault="003378B4" w:rsidP="003378B4">
                            <w:pPr>
                              <w:jc w:val="center"/>
                            </w:pPr>
                            <w:r w:rsidRPr="007E36BC">
                              <w:rPr>
                                <w:rFonts w:ascii="Arial" w:hAnsi="Arial" w:cs="Arial"/>
                                <w:noProof/>
                                <w:sz w:val="20"/>
                                <w:szCs w:val="20"/>
                                <w:lang w:val="cs-CZ" w:eastAsia="cs-CZ" w:bidi="ar-SA"/>
                              </w:rPr>
                              <w:drawing>
                                <wp:inline distT="0" distB="0" distL="0" distR="0">
                                  <wp:extent cx="963122" cy="819150"/>
                                  <wp:effectExtent l="19050" t="0" r="8428" b="0"/>
                                  <wp:docPr id="19" name="obrázek 1" descr="http://www.jezkuv-statek.cz/data/product/1358_719.jpg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://www.jezkuv-statek.cz/data/product/1358_719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3122" cy="8191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148590" tIns="102870" rIns="148590" bIns="10287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ové pole 40" o:spid="_x0000_s1035" type="#_x0000_t202" style="position:absolute;margin-left:112.85pt;margin-top:11.5pt;width:109.5pt;height:108pt;z-index:25166131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SyJNAIAAGAEAAAOAAAAZHJzL2Uyb0RvYy54bWysVF1u2zAMfh+wOwh6X+ykbZoYcYouXYYB&#10;3Q/Q7gCyLNvCJFGTlNjdjXaOXWyUnGRtN+xhmB8ESSQ/fvxIeXU1aEX2wnkJpqTTSU6JMBxqadqS&#10;fr7fvlpQ4gMzNVNgREkfhKdX65cvVr0txAw6ULVwBEGML3pb0i4EW2SZ553QzE/ACoPGBpxmAY+u&#10;zWrHekTXKpvl+TzrwdXWARfe4+3NaKTrhN80goePTeNFIKqkyC2k1aW1imu2XrGidcx2kh9osH9g&#10;oZk0mPQEdcMCIzsnf4PSkjvw0IQJB51B00guUg1YzTR/Vs1dx6xItaA43p5k8v8Pln/Yf3JE1iU9&#10;R3kM09ijezEE2P/4TiwoQfAeReqtL9D3zqJ3GF7DgM1OBXt7C/yLJwY2HTOtuHYO+k6wGklOY2T2&#10;KHTE8RGk6t9DjcnYLkACGhqno4KoCUF0ZPNwahASIjymPFvm8ws0cbRNzy6n8zyxy1hxDLfOh7cC&#10;NImbkjqcgATP9rc+RDqsOLrEbB6UrLdSqXRwbbVRjuwZTss2famCZ27KkD5S+3t8nr4/xWsZcOaV&#10;1CVdnJxYEUV7Y+o0kYFJNe6RrzIHFaNwo4RhqIbUteWxORXUDyirg3HE8UnipgP3jZIex7uk/uuO&#10;OUGJemdia84XF8v4IMZTPltc4sk9sVVPbMxwhCtpoGTcbsL4jnbWybbDbONAGLjGljYyiR17PzI7&#10;lIBjnHpweHLxnTw+J69fP4b1TwAAAP//AwBQSwMEFAAGAAgAAAAhAGzdSC3cAAAACgEAAA8AAABk&#10;cnMvZG93bnJldi54bWxMT8tOwzAQvCPxD9YicaMOIdAS4lQVUpE4Nu0HbONtEhqvo9htA1/P9gS3&#10;3ZnRPIrl5Hp1pjF0ng08zhJQxLW3HTcGdtv1wwJUiMgWe89k4JsCLMvbmwJz6y+8oXMVGyUmHHI0&#10;0MY45FqHuiWHYeYHYuEOfnQY5R0bbUe8iLnrdZokL9phx5LQ4kDvLdXH6uQkt110NW7W88PP9LmK&#10;1dduGz6OxtzfTas3UJGm+CeGa32pDqV02vsT26B6A2n6PBepHE+ySQRZlgmwvwKvCeiy0P8nlL8A&#10;AAD//wMAUEsBAi0AFAAGAAgAAAAhALaDOJL+AAAA4QEAABMAAAAAAAAAAAAAAAAAAAAAAFtDb250&#10;ZW50X1R5cGVzXS54bWxQSwECLQAUAAYACAAAACEAOP0h/9YAAACUAQAACwAAAAAAAAAAAAAAAAAv&#10;AQAAX3JlbHMvLnJlbHNQSwECLQAUAAYACAAAACEAl/ksiTQCAABgBAAADgAAAAAAAAAAAAAAAAAu&#10;AgAAZHJzL2Uyb0RvYy54bWxQSwECLQAUAAYACAAAACEAbN1ILdwAAAAKAQAADwAAAAAAAAAAAAAA&#10;AACOBAAAZHJzL2Rvd25yZXYueG1sUEsFBgAAAAAEAAQA8wAAAJcFAAAAAA==&#10;" strokeweight="0">
                <v:textbox inset="11.7pt,8.1pt,11.7pt,8.1pt">
                  <w:txbxContent>
                    <w:p w:rsidR="003378B4" w:rsidRDefault="003378B4" w:rsidP="003378B4">
                      <w:pPr>
                        <w:jc w:val="center"/>
                      </w:pPr>
                      <w:r w:rsidRPr="007E36BC">
                        <w:rPr>
                          <w:rFonts w:ascii="Arial" w:hAnsi="Arial" w:cs="Arial"/>
                          <w:noProof/>
                          <w:sz w:val="20"/>
                          <w:szCs w:val="20"/>
                          <w:lang w:val="cs-CZ" w:eastAsia="cs-CZ" w:bidi="ar-SA"/>
                        </w:rPr>
                        <w:drawing>
                          <wp:inline distT="0" distB="0" distL="0" distR="0">
                            <wp:extent cx="963122" cy="819150"/>
                            <wp:effectExtent l="19050" t="0" r="8428" b="0"/>
                            <wp:docPr id="19" name="obrázek 1" descr="http://www.jezkuv-statek.cz/data/product/1358_719.jpg">
                              <a:hlinkClick xmlns:a="http://schemas.openxmlformats.org/drawingml/2006/main" r:id="rId1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http://www.jezkuv-statek.cz/data/product/1358_719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3122" cy="8191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/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2B6537" w:rsidRDefault="002B6537">
      <w:pPr>
        <w:rPr>
          <w:rFonts w:ascii="Arial" w:hAnsi="Arial" w:cs="Arial"/>
          <w:b/>
          <w:sz w:val="20"/>
          <w:szCs w:val="20"/>
        </w:rPr>
      </w:pPr>
    </w:p>
    <w:p w:rsidR="003378B4" w:rsidRPr="002B6537" w:rsidRDefault="00EC1DB5" w:rsidP="003D739D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[</w:t>
      </w:r>
      <w:r w:rsidR="00991895">
        <w:rPr>
          <w:rFonts w:ascii="Arial" w:hAnsi="Arial" w:cs="Arial"/>
          <w:b/>
          <w:sz w:val="20"/>
          <w:szCs w:val="20"/>
        </w:rPr>
        <w:t>for teacher</w:t>
      </w:r>
      <w:r>
        <w:rPr>
          <w:rFonts w:ascii="Arial" w:hAnsi="Arial" w:cs="Arial"/>
          <w:b/>
          <w:sz w:val="20"/>
          <w:szCs w:val="20"/>
        </w:rPr>
        <w:t>]</w:t>
      </w:r>
    </w:p>
    <w:p w:rsidR="003378B4" w:rsidRDefault="003378B4" w:rsidP="003378B4">
      <w:pPr>
        <w:rPr>
          <w:rFonts w:ascii="Arial" w:hAnsi="Arial" w:cs="Arial"/>
          <w:b/>
          <w:sz w:val="20"/>
          <w:szCs w:val="20"/>
        </w:rPr>
      </w:pPr>
    </w:p>
    <w:p w:rsidR="003378B4" w:rsidRDefault="003378B4" w:rsidP="003378B4">
      <w:pPr>
        <w:jc w:val="both"/>
        <w:rPr>
          <w:rFonts w:ascii="Arial" w:eastAsia="Arial" w:hAnsi="Arial" w:cs="Arial"/>
          <w:i/>
          <w:sz w:val="20"/>
          <w:szCs w:val="20"/>
        </w:rPr>
      </w:pPr>
      <w:r>
        <w:rPr>
          <w:rFonts w:ascii="Arial" w:eastAsia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 xml:space="preserve">I Kejža </w:t>
      </w:r>
      <w:r>
        <w:rPr>
          <w:rFonts w:ascii="Arial" w:hAnsi="Arial" w:cs="Arial"/>
          <w:i/>
          <w:sz w:val="20"/>
          <w:szCs w:val="20"/>
        </w:rPr>
        <w:tab/>
        <w:t xml:space="preserve"> dúj kirade árne, márno, kiflo, čil, lekvára</w:t>
      </w:r>
    </w:p>
    <w:p w:rsidR="003378B4" w:rsidRDefault="003378B4" w:rsidP="003378B4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eastAsia="Arial" w:hAnsi="Arial" w:cs="Arial"/>
          <w:i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 xml:space="preserve">O Bakro </w:t>
      </w:r>
      <w:r>
        <w:rPr>
          <w:rFonts w:ascii="Arial" w:hAnsi="Arial" w:cs="Arial"/>
          <w:i/>
          <w:sz w:val="20"/>
          <w:szCs w:val="20"/>
        </w:rPr>
        <w:tab/>
        <w:t xml:space="preserve"> i káveja, márno, kiflo, čil, lekvára</w:t>
      </w:r>
    </w:p>
    <w:p w:rsidR="003378B4" w:rsidRDefault="003378B4" w:rsidP="003378B4">
      <w:pPr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 xml:space="preserve">I mámi </w:t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  <w:t xml:space="preserve"> ek čejza thud, ek árno</w:t>
      </w:r>
    </w:p>
    <w:p w:rsidR="003378B4" w:rsidRDefault="00991895" w:rsidP="003378B4">
      <w:pPr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 xml:space="preserve">I Šejinka </w:t>
      </w:r>
      <w:r>
        <w:rPr>
          <w:rFonts w:ascii="Arial" w:hAnsi="Arial" w:cs="Arial"/>
          <w:i/>
          <w:sz w:val="20"/>
          <w:szCs w:val="20"/>
        </w:rPr>
        <w:tab/>
        <w:t xml:space="preserve"> guglo kiflo, thud</w:t>
      </w:r>
      <w:bookmarkStart w:id="0" w:name="_GoBack"/>
      <w:bookmarkEnd w:id="0"/>
      <w:r w:rsidR="003378B4">
        <w:rPr>
          <w:rFonts w:ascii="Arial" w:hAnsi="Arial" w:cs="Arial"/>
          <w:i/>
          <w:sz w:val="20"/>
          <w:szCs w:val="20"/>
        </w:rPr>
        <w:t xml:space="preserve"> </w:t>
      </w:r>
    </w:p>
    <w:p w:rsidR="003378B4" w:rsidRDefault="003378B4" w:rsidP="003378B4">
      <w:pPr>
        <w:rPr>
          <w:rFonts w:ascii="Arial" w:hAnsi="Arial" w:cs="Arial"/>
          <w:i/>
          <w:sz w:val="20"/>
          <w:szCs w:val="20"/>
        </w:rPr>
      </w:pPr>
    </w:p>
    <w:p w:rsidR="003378B4" w:rsidRDefault="003378B4"/>
    <w:sectPr w:rsidR="003378B4" w:rsidSect="00FF4A65">
      <w:pgSz w:w="16838" w:h="11906" w:orient="landscape"/>
      <w:pgMar w:top="1418" w:right="1418" w:bottom="1418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itstream Vera Sans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78B4"/>
    <w:rsid w:val="00224E9D"/>
    <w:rsid w:val="002B6537"/>
    <w:rsid w:val="003378B4"/>
    <w:rsid w:val="003D739D"/>
    <w:rsid w:val="004E6896"/>
    <w:rsid w:val="00556318"/>
    <w:rsid w:val="005F219F"/>
    <w:rsid w:val="00606838"/>
    <w:rsid w:val="00692F65"/>
    <w:rsid w:val="00785FD4"/>
    <w:rsid w:val="00900381"/>
    <w:rsid w:val="00991895"/>
    <w:rsid w:val="00A70B96"/>
    <w:rsid w:val="00B40856"/>
    <w:rsid w:val="00E25DED"/>
    <w:rsid w:val="00E62CBB"/>
    <w:rsid w:val="00EC1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378B4"/>
    <w:pPr>
      <w:widowControl w:val="0"/>
      <w:suppressAutoHyphens/>
      <w:spacing w:after="0" w:line="240" w:lineRule="auto"/>
    </w:pPr>
    <w:rPr>
      <w:rFonts w:ascii="Times New Roman" w:eastAsia="Bitstream Vera Sans" w:hAnsi="Times New Roman" w:cs="Bitstream Vera Sans"/>
      <w:kern w:val="1"/>
      <w:sz w:val="24"/>
      <w:szCs w:val="24"/>
      <w:lang w:val="en-US"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378B4"/>
    <w:rPr>
      <w:rFonts w:ascii="Tahoma" w:hAnsi="Tahoma" w:cs="Mangal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78B4"/>
    <w:rPr>
      <w:rFonts w:ascii="Tahoma" w:eastAsia="Bitstream Vera Sans" w:hAnsi="Tahoma" w:cs="Mangal"/>
      <w:kern w:val="1"/>
      <w:sz w:val="16"/>
      <w:szCs w:val="14"/>
      <w:lang w:val="en-US"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378B4"/>
    <w:pPr>
      <w:widowControl w:val="0"/>
      <w:suppressAutoHyphens/>
      <w:spacing w:after="0" w:line="240" w:lineRule="auto"/>
    </w:pPr>
    <w:rPr>
      <w:rFonts w:ascii="Times New Roman" w:eastAsia="Bitstream Vera Sans" w:hAnsi="Times New Roman" w:cs="Bitstream Vera Sans"/>
      <w:kern w:val="1"/>
      <w:sz w:val="24"/>
      <w:szCs w:val="24"/>
      <w:lang w:val="en-US" w:eastAsia="zh-CN" w:bidi="hi-I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378B4"/>
    <w:rPr>
      <w:rFonts w:ascii="Tahoma" w:hAnsi="Tahoma" w:cs="Mangal"/>
      <w:sz w:val="16"/>
      <w:szCs w:val="14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78B4"/>
    <w:rPr>
      <w:rFonts w:ascii="Tahoma" w:eastAsia="Bitstream Vera Sans" w:hAnsi="Tahoma" w:cs="Mangal"/>
      <w:kern w:val="1"/>
      <w:sz w:val="16"/>
      <w:szCs w:val="14"/>
      <w:lang w:val="en-US"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w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wmf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wmf"/><Relationship Id="rId5" Type="http://schemas.openxmlformats.org/officeDocument/2006/relationships/hyperlink" Target="http://cms.tvujdum.cz/userdata/images/48397os-merunka.jpg" TargetMode="External"/><Relationship Id="rId15" Type="http://schemas.openxmlformats.org/officeDocument/2006/relationships/hyperlink" Target="http://www.kaloricketabulky.cz/fotografie-velka/eb63413e86d439ea/loupak.jpg" TargetMode="External"/><Relationship Id="rId10" Type="http://schemas.openxmlformats.org/officeDocument/2006/relationships/image" Target="media/image5.wmf"/><Relationship Id="rId4" Type="http://schemas.openxmlformats.org/officeDocument/2006/relationships/webSettings" Target="webSettings.xml"/><Relationship Id="rId9" Type="http://schemas.openxmlformats.org/officeDocument/2006/relationships/image" Target="media/image4.wmf"/><Relationship Id="rId14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A75B3793</Template>
  <TotalTime>1</TotalTime>
  <Pages>2</Pages>
  <Words>96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FFUK</cp:lastModifiedBy>
  <cp:revision>3</cp:revision>
  <dcterms:created xsi:type="dcterms:W3CDTF">2013-11-18T10:14:00Z</dcterms:created>
  <dcterms:modified xsi:type="dcterms:W3CDTF">2013-11-18T10:15:00Z</dcterms:modified>
</cp:coreProperties>
</file>