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76AF" w:rsidRDefault="002E5E50" w:rsidP="002A76AF">
      <w:pPr>
        <w:pageBreakBefore/>
        <w:ind w:left="4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</w:rPr>
        <w:t>Attachment</w:t>
      </w:r>
      <w:r w:rsidR="00406DBA">
        <w:rPr>
          <w:rFonts w:ascii="Arial" w:hAnsi="Arial" w:cs="Arial"/>
          <w:b/>
        </w:rPr>
        <w:t>.</w:t>
      </w:r>
      <w:r w:rsidR="002A76AF">
        <w:rPr>
          <w:rFonts w:ascii="Arial" w:hAnsi="Arial" w:cs="Arial"/>
          <w:b/>
        </w:rPr>
        <w:t>5</w:t>
      </w:r>
      <w:r w:rsidR="002A76AF">
        <w:rPr>
          <w:rFonts w:ascii="Arial" w:hAnsi="Arial" w:cs="Arial"/>
          <w:b/>
          <w:i/>
        </w:rPr>
        <w:t xml:space="preserve"> </w:t>
      </w:r>
    </w:p>
    <w:p w:rsidR="002A76AF" w:rsidRDefault="002A76AF" w:rsidP="002A76AF">
      <w:pPr>
        <w:ind w:left="420"/>
        <w:rPr>
          <w:rFonts w:ascii="Arial" w:hAnsi="Arial" w:cs="Arial"/>
          <w:b/>
          <w:sz w:val="20"/>
          <w:szCs w:val="20"/>
        </w:rPr>
      </w:pPr>
    </w:p>
    <w:p w:rsidR="002A76AF" w:rsidRDefault="002A76AF" w:rsidP="002A76AF">
      <w:pPr>
        <w:ind w:left="420"/>
        <w:rPr>
          <w:rFonts w:ascii="Arial" w:hAnsi="Arial" w:cs="Arial"/>
          <w:b/>
          <w:sz w:val="20"/>
          <w:szCs w:val="20"/>
        </w:rPr>
      </w:pPr>
      <w:proofErr w:type="spellStart"/>
      <w:r>
        <w:rPr>
          <w:rFonts w:ascii="Arial" w:hAnsi="Arial" w:cs="Arial"/>
          <w:b/>
          <w:i/>
          <w:sz w:val="20"/>
          <w:szCs w:val="20"/>
        </w:rPr>
        <w:t>Skirin</w:t>
      </w:r>
      <w:proofErr w:type="spellEnd"/>
      <w:r>
        <w:rPr>
          <w:rFonts w:ascii="Arial" w:hAnsi="Arial" w:cs="Arial"/>
          <w:b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i/>
          <w:sz w:val="20"/>
          <w:szCs w:val="20"/>
        </w:rPr>
        <w:t>tejle</w:t>
      </w:r>
      <w:proofErr w:type="spellEnd"/>
      <w:r>
        <w:rPr>
          <w:rFonts w:ascii="Arial" w:hAnsi="Arial" w:cs="Arial"/>
          <w:b/>
          <w:i/>
          <w:sz w:val="20"/>
          <w:szCs w:val="20"/>
        </w:rPr>
        <w:t xml:space="preserve"> </w:t>
      </w:r>
      <w:proofErr w:type="spellStart"/>
      <w:proofErr w:type="gramStart"/>
      <w:r>
        <w:rPr>
          <w:rFonts w:ascii="Arial" w:hAnsi="Arial" w:cs="Arial"/>
          <w:b/>
          <w:i/>
          <w:sz w:val="20"/>
          <w:szCs w:val="20"/>
        </w:rPr>
        <w:t>sa</w:t>
      </w:r>
      <w:proofErr w:type="spellEnd"/>
      <w:proofErr w:type="gramEnd"/>
      <w:r>
        <w:rPr>
          <w:rFonts w:ascii="Arial" w:hAnsi="Arial" w:cs="Arial"/>
          <w:b/>
          <w:i/>
          <w:sz w:val="20"/>
          <w:szCs w:val="20"/>
        </w:rPr>
        <w:t xml:space="preserve"> e </w:t>
      </w:r>
      <w:proofErr w:type="spellStart"/>
      <w:r>
        <w:rPr>
          <w:rFonts w:ascii="Arial" w:hAnsi="Arial" w:cs="Arial"/>
          <w:b/>
          <w:i/>
          <w:sz w:val="20"/>
          <w:szCs w:val="20"/>
        </w:rPr>
        <w:t>vorbi</w:t>
      </w:r>
      <w:proofErr w:type="spellEnd"/>
      <w:r>
        <w:rPr>
          <w:rFonts w:ascii="Arial" w:hAnsi="Arial" w:cs="Arial"/>
          <w:b/>
          <w:i/>
          <w:sz w:val="20"/>
          <w:szCs w:val="20"/>
        </w:rPr>
        <w:t xml:space="preserve"> so </w:t>
      </w:r>
      <w:proofErr w:type="spellStart"/>
      <w:r>
        <w:rPr>
          <w:rFonts w:ascii="Arial" w:hAnsi="Arial" w:cs="Arial"/>
          <w:b/>
          <w:i/>
          <w:sz w:val="20"/>
          <w:szCs w:val="20"/>
        </w:rPr>
        <w:t>hibázin</w:t>
      </w:r>
      <w:proofErr w:type="spellEnd"/>
      <w:r>
        <w:rPr>
          <w:rFonts w:ascii="Arial" w:hAnsi="Arial" w:cs="Arial"/>
          <w:b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i/>
          <w:sz w:val="20"/>
          <w:szCs w:val="20"/>
        </w:rPr>
        <w:t>taj</w:t>
      </w:r>
      <w:proofErr w:type="spellEnd"/>
      <w:r>
        <w:rPr>
          <w:rFonts w:ascii="Arial" w:hAnsi="Arial" w:cs="Arial"/>
          <w:b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i/>
          <w:sz w:val="20"/>
          <w:szCs w:val="20"/>
        </w:rPr>
        <w:t>skirin</w:t>
      </w:r>
      <w:proofErr w:type="spellEnd"/>
      <w:r>
        <w:rPr>
          <w:rFonts w:ascii="Arial" w:hAnsi="Arial" w:cs="Arial"/>
          <w:b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i/>
          <w:sz w:val="20"/>
          <w:szCs w:val="20"/>
        </w:rPr>
        <w:t>sar</w:t>
      </w:r>
      <w:proofErr w:type="spellEnd"/>
      <w:r>
        <w:rPr>
          <w:rFonts w:ascii="Arial" w:hAnsi="Arial" w:cs="Arial"/>
          <w:b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i/>
          <w:sz w:val="20"/>
          <w:szCs w:val="20"/>
        </w:rPr>
        <w:t>žan</w:t>
      </w:r>
      <w:proofErr w:type="spellEnd"/>
      <w:r>
        <w:rPr>
          <w:rFonts w:ascii="Arial" w:hAnsi="Arial" w:cs="Arial"/>
          <w:b/>
          <w:i/>
          <w:sz w:val="20"/>
          <w:szCs w:val="20"/>
        </w:rPr>
        <w:t xml:space="preserve"> e </w:t>
      </w:r>
      <w:proofErr w:type="spellStart"/>
      <w:r>
        <w:rPr>
          <w:rFonts w:ascii="Arial" w:hAnsi="Arial" w:cs="Arial"/>
          <w:b/>
          <w:i/>
          <w:sz w:val="20"/>
          <w:szCs w:val="20"/>
        </w:rPr>
        <w:t>fenkípura</w:t>
      </w:r>
      <w:proofErr w:type="spellEnd"/>
      <w:r>
        <w:rPr>
          <w:rFonts w:ascii="Arial" w:hAnsi="Arial" w:cs="Arial"/>
          <w:b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i/>
          <w:sz w:val="20"/>
          <w:szCs w:val="20"/>
        </w:rPr>
        <w:t>pala</w:t>
      </w:r>
      <w:proofErr w:type="spellEnd"/>
      <w:r>
        <w:rPr>
          <w:rFonts w:ascii="Arial" w:hAnsi="Arial" w:cs="Arial"/>
          <w:b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i/>
          <w:sz w:val="20"/>
          <w:szCs w:val="20"/>
        </w:rPr>
        <w:t>jejkhávres</w:t>
      </w:r>
      <w:proofErr w:type="spellEnd"/>
    </w:p>
    <w:p w:rsidR="002A76AF" w:rsidRDefault="002A76AF" w:rsidP="002A76AF">
      <w:pPr>
        <w:ind w:left="420"/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 xml:space="preserve">Pi </w:t>
      </w:r>
      <w:proofErr w:type="spellStart"/>
      <w:r>
        <w:rPr>
          <w:rFonts w:ascii="Arial" w:hAnsi="Arial" w:cs="Arial"/>
          <w:i/>
          <w:sz w:val="20"/>
          <w:szCs w:val="20"/>
        </w:rPr>
        <w:t>kiraleski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rejteška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trobuj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tu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áro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sz w:val="20"/>
          <w:szCs w:val="20"/>
        </w:rPr>
        <w:t>kuťin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lon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taj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ek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čejza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páji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O </w:t>
      </w:r>
      <w:proofErr w:type="spellStart"/>
      <w:r>
        <w:rPr>
          <w:rFonts w:ascii="Arial" w:hAnsi="Arial" w:cs="Arial"/>
          <w:i/>
          <w:sz w:val="20"/>
          <w:szCs w:val="20"/>
        </w:rPr>
        <w:t>páji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site </w:t>
      </w:r>
      <w:proofErr w:type="spellStart"/>
      <w:r>
        <w:rPr>
          <w:rFonts w:ascii="Arial" w:hAnsi="Arial" w:cs="Arial"/>
          <w:i/>
          <w:sz w:val="20"/>
          <w:szCs w:val="20"/>
        </w:rPr>
        <w:t>avel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lanďošo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sz w:val="20"/>
          <w:szCs w:val="20"/>
        </w:rPr>
        <w:t>Keres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xumer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proofErr w:type="gramStart"/>
      <w:r>
        <w:rPr>
          <w:rFonts w:ascii="Arial" w:hAnsi="Arial" w:cs="Arial"/>
          <w:i/>
          <w:sz w:val="20"/>
          <w:szCs w:val="20"/>
        </w:rPr>
        <w:t>te</w:t>
      </w:r>
      <w:proofErr w:type="spellEnd"/>
      <w:proofErr w:type="gram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či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lepija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pe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pej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vast, </w:t>
      </w:r>
      <w:proofErr w:type="spellStart"/>
      <w:r>
        <w:rPr>
          <w:rFonts w:ascii="Arial" w:hAnsi="Arial" w:cs="Arial"/>
          <w:i/>
          <w:sz w:val="20"/>
          <w:szCs w:val="20"/>
        </w:rPr>
        <w:t>šosa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les </w:t>
      </w:r>
      <w:proofErr w:type="spellStart"/>
      <w:r>
        <w:rPr>
          <w:rFonts w:ascii="Arial" w:hAnsi="Arial" w:cs="Arial"/>
          <w:i/>
          <w:sz w:val="20"/>
          <w:szCs w:val="20"/>
        </w:rPr>
        <w:t>andi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kirpa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O </w:t>
      </w:r>
      <w:proofErr w:type="spellStart"/>
      <w:r>
        <w:rPr>
          <w:rFonts w:ascii="Arial" w:hAnsi="Arial" w:cs="Arial"/>
          <w:i/>
          <w:sz w:val="20"/>
          <w:szCs w:val="20"/>
        </w:rPr>
        <w:t>xumer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naj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slobodo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proofErr w:type="gramStart"/>
      <w:r>
        <w:rPr>
          <w:rFonts w:ascii="Arial" w:hAnsi="Arial" w:cs="Arial"/>
          <w:i/>
          <w:sz w:val="20"/>
          <w:szCs w:val="20"/>
        </w:rPr>
        <w:t>te</w:t>
      </w:r>
      <w:proofErr w:type="spellEnd"/>
      <w:proofErr w:type="gram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šudrol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Pa </w:t>
      </w:r>
      <w:proofErr w:type="spellStart"/>
      <w:r>
        <w:rPr>
          <w:rFonts w:ascii="Arial" w:hAnsi="Arial" w:cs="Arial"/>
          <w:i/>
          <w:sz w:val="20"/>
          <w:szCs w:val="20"/>
        </w:rPr>
        <w:t>dúje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čáson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ávri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les </w:t>
      </w:r>
      <w:proofErr w:type="spellStart"/>
      <w:r>
        <w:rPr>
          <w:rFonts w:ascii="Arial" w:hAnsi="Arial" w:cs="Arial"/>
          <w:i/>
          <w:sz w:val="20"/>
          <w:szCs w:val="20"/>
        </w:rPr>
        <w:t>les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andaj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kirpa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taj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cirdes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les </w:t>
      </w:r>
      <w:proofErr w:type="spellStart"/>
      <w:r>
        <w:rPr>
          <w:rFonts w:ascii="Arial" w:hAnsi="Arial" w:cs="Arial"/>
          <w:i/>
          <w:sz w:val="20"/>
          <w:szCs w:val="20"/>
        </w:rPr>
        <w:t>loukes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ávri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proofErr w:type="gramStart"/>
      <w:r>
        <w:rPr>
          <w:rFonts w:ascii="Arial" w:hAnsi="Arial" w:cs="Arial"/>
          <w:i/>
          <w:sz w:val="20"/>
          <w:szCs w:val="20"/>
        </w:rPr>
        <w:t>te</w:t>
      </w:r>
      <w:proofErr w:type="spellEnd"/>
      <w:proofErr w:type="gram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na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šinďol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sz w:val="20"/>
          <w:szCs w:val="20"/>
        </w:rPr>
        <w:t>Šos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dopaš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čil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taj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proofErr w:type="gramStart"/>
      <w:r>
        <w:rPr>
          <w:rFonts w:ascii="Arial" w:hAnsi="Arial" w:cs="Arial"/>
          <w:i/>
          <w:sz w:val="20"/>
          <w:szCs w:val="20"/>
        </w:rPr>
        <w:t>sa</w:t>
      </w:r>
      <w:proofErr w:type="spellEnd"/>
      <w:proofErr w:type="gramEnd"/>
      <w:r>
        <w:rPr>
          <w:rFonts w:ascii="Arial" w:hAnsi="Arial" w:cs="Arial"/>
          <w:i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sz w:val="20"/>
          <w:szCs w:val="20"/>
        </w:rPr>
        <w:t>kiral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Kana </w:t>
      </w:r>
      <w:proofErr w:type="spellStart"/>
      <w:r>
        <w:rPr>
          <w:rFonts w:ascii="Arial" w:hAnsi="Arial" w:cs="Arial"/>
          <w:i/>
          <w:sz w:val="20"/>
          <w:szCs w:val="20"/>
        </w:rPr>
        <w:t>šutal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proofErr w:type="gramStart"/>
      <w:r>
        <w:rPr>
          <w:rFonts w:ascii="Arial" w:hAnsi="Arial" w:cs="Arial"/>
          <w:i/>
          <w:sz w:val="20"/>
          <w:szCs w:val="20"/>
        </w:rPr>
        <w:t>sa</w:t>
      </w:r>
      <w:proofErr w:type="spellEnd"/>
      <w:proofErr w:type="gramEnd"/>
      <w:r>
        <w:rPr>
          <w:rFonts w:ascii="Arial" w:hAnsi="Arial" w:cs="Arial"/>
          <w:i/>
          <w:sz w:val="20"/>
          <w:szCs w:val="20"/>
        </w:rPr>
        <w:t xml:space="preserve"> e </w:t>
      </w:r>
      <w:proofErr w:type="spellStart"/>
      <w:r>
        <w:rPr>
          <w:rFonts w:ascii="Arial" w:hAnsi="Arial" w:cs="Arial"/>
          <w:i/>
          <w:sz w:val="20"/>
          <w:szCs w:val="20"/>
        </w:rPr>
        <w:t>kirala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sz w:val="20"/>
          <w:szCs w:val="20"/>
        </w:rPr>
        <w:t>šosa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opre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inke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sz w:val="20"/>
          <w:szCs w:val="20"/>
        </w:rPr>
        <w:t>cukro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taj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e </w:t>
      </w:r>
      <w:proofErr w:type="spellStart"/>
      <w:r>
        <w:rPr>
          <w:rFonts w:ascii="Arial" w:hAnsi="Arial" w:cs="Arial"/>
          <w:i/>
          <w:sz w:val="20"/>
          <w:szCs w:val="20"/>
        </w:rPr>
        <w:t>mozoli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</w:t>
      </w:r>
      <w:proofErr w:type="gramStart"/>
      <w:r>
        <w:rPr>
          <w:rFonts w:ascii="Arial" w:hAnsi="Arial" w:cs="Arial"/>
          <w:i/>
          <w:sz w:val="20"/>
          <w:szCs w:val="20"/>
        </w:rPr>
        <w:t xml:space="preserve">Po </w:t>
      </w:r>
      <w:proofErr w:type="spellStart"/>
      <w:r>
        <w:rPr>
          <w:rFonts w:ascii="Arial" w:hAnsi="Arial" w:cs="Arial"/>
          <w:i/>
          <w:sz w:val="20"/>
          <w:szCs w:val="20"/>
        </w:rPr>
        <w:t>paluno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šosa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inke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opre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sz w:val="20"/>
          <w:szCs w:val="20"/>
        </w:rPr>
        <w:t>čil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so </w:t>
      </w:r>
      <w:proofErr w:type="spellStart"/>
      <w:r>
        <w:rPr>
          <w:rFonts w:ascii="Arial" w:hAnsi="Arial" w:cs="Arial"/>
          <w:i/>
          <w:sz w:val="20"/>
          <w:szCs w:val="20"/>
        </w:rPr>
        <w:t>ášilas</w:t>
      </w:r>
      <w:proofErr w:type="spellEnd"/>
      <w:r>
        <w:rPr>
          <w:rFonts w:ascii="Arial" w:hAnsi="Arial" w:cs="Arial"/>
          <w:i/>
          <w:sz w:val="20"/>
          <w:szCs w:val="20"/>
        </w:rPr>
        <w:t>.</w:t>
      </w:r>
      <w:proofErr w:type="gramEnd"/>
      <w:r>
        <w:rPr>
          <w:rFonts w:ascii="Arial" w:hAnsi="Arial" w:cs="Arial"/>
          <w:i/>
          <w:sz w:val="20"/>
          <w:szCs w:val="20"/>
        </w:rPr>
        <w:t xml:space="preserve"> </w:t>
      </w:r>
    </w:p>
    <w:p w:rsidR="002A76AF" w:rsidRDefault="002A76AF" w:rsidP="002A76AF">
      <w:pPr>
        <w:ind w:left="420"/>
        <w:rPr>
          <w:rFonts w:ascii="Arial" w:hAnsi="Arial" w:cs="Arial"/>
          <w:i/>
          <w:sz w:val="20"/>
          <w:szCs w:val="20"/>
        </w:rPr>
      </w:pPr>
    </w:p>
    <w:p w:rsidR="002A76AF" w:rsidRDefault="002E5E50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71552" behindDoc="0" locked="0" layoutInCell="1" allowOverlap="1">
                <wp:simplePos x="0" y="0"/>
                <wp:positionH relativeFrom="column">
                  <wp:posOffset>3281045</wp:posOffset>
                </wp:positionH>
                <wp:positionV relativeFrom="paragraph">
                  <wp:posOffset>1881505</wp:posOffset>
                </wp:positionV>
                <wp:extent cx="1459230" cy="1611630"/>
                <wp:effectExtent l="0" t="0" r="26670" b="26670"/>
                <wp:wrapNone/>
                <wp:docPr id="434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9230" cy="16116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A76AF" w:rsidRDefault="00190E71" w:rsidP="002A76AF">
                            <w:pPr>
                              <w:jc w:val="center"/>
                            </w:pPr>
                            <w:r w:rsidRPr="00190E71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514350" cy="450914"/>
                                  <wp:effectExtent l="19050" t="0" r="0" b="0"/>
                                  <wp:docPr id="1" name="obrázek 4" descr="http://www.znasehoregionu.cz/photos/fs1tvaroh-bystric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://www.znasehoregionu.cz/photos/fs1tvaroh-bystric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76" cy="4509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190E71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514350" cy="450914"/>
                                  <wp:effectExtent l="19050" t="0" r="0" b="0"/>
                                  <wp:docPr id="2" name="obrázek 4" descr="http://www.znasehoregionu.cz/photos/fs1tvaroh-bystric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://www.znasehoregionu.cz/photos/fs1tvaroh-bystric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76" cy="4509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190E71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514350" cy="450914"/>
                                  <wp:effectExtent l="19050" t="0" r="0" b="0"/>
                                  <wp:docPr id="3" name="obrázek 4" descr="http://www.znasehoregionu.cz/photos/fs1tvaroh-bystrice.jpg">
                                    <a:hlinkClick xmlns:a="http://schemas.openxmlformats.org/drawingml/2006/main" r:id="rId6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://www.znasehoregionu.cz/photos/fs1tvaroh-bystric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76" cy="4509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190E71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514350" cy="450914"/>
                                  <wp:effectExtent l="19050" t="0" r="0" b="0"/>
                                  <wp:docPr id="4" name="obrázek 4" descr="http://www.znasehoregionu.cz/photos/fs1tvaroh-bystric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://www.znasehoregionu.cz/photos/fs1tvaroh-bystric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76" cy="4509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190E71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514350" cy="450914"/>
                                  <wp:effectExtent l="19050" t="0" r="0" b="0"/>
                                  <wp:docPr id="5" name="obrázek 4" descr="http://www.znasehoregionu.cz/photos/fs1tvaroh-bystric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://www.znasehoregionu.cz/photos/fs1tvaroh-bystric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76" cy="4509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190E71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514350" cy="450914"/>
                                  <wp:effectExtent l="19050" t="0" r="0" b="0"/>
                                  <wp:docPr id="33" name="obrázek 4" descr="http://www.znasehoregionu.cz/photos/fs1tvaroh-bystric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://www.znasehoregionu.cz/photos/fs1tvaroh-bystric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76" cy="4509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8" o:spid="_x0000_s1026" type="#_x0000_t202" style="position:absolute;left:0;text-align:left;margin-left:258.35pt;margin-top:148.15pt;width:114.9pt;height:126.9pt;z-index:25167155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8vLDMQIAAFoEAAAOAAAAZHJzL2Uyb0RvYy54bWysVF1u2zAMfh+wOwh6X2ynaZYacYouXYYB&#10;3Q/Q7gCKLNvCJFGTlNjdjXqOXWyUnKbNNuxhmB4E0SQ/kh9JLy8HrcheOC/BVLSY5JQIw6GWpq3o&#10;l7vNqwUlPjBTMwVGVPReeHq5evli2dtSTKEDVQtHEMT4srcV7UKwZZZ53gnN/ASsMKhswGkWUHRt&#10;VjvWI7pW2TTP51kPrrYOuPAev16PSrpK+E0jePjUNF4EoiqKuYV0u3Rv452tlqxsHbOd5Ic02D9k&#10;oZk0GPQIdc0CIzsnf4PSkjvw0IQJB51B00guUg1YTZH/Us1tx6xItSA53h5p8v8Pln/cf3ZE1hWd&#10;nc0oMUxjk+7EEGD/44FYUIJMF5Gl3voSjW8tmofhDQzY7VSxtzfAv3piYN0x04or56DvBKsxyyJ6&#10;Zs9cRxwfQbb9B6gxGNsFSEBD43SkEEkhiI7duj92CBMiPIacnV9Mz1DFUVfMi2KOQozBykd363x4&#10;J0CT+KiowxFI8Gx/48No+mgSo3lQst5IpZLg2u1aObJnOC6bdA7oJ2bKkD6m9nf/PJ0/+WsZcOiV&#10;1BVdHI1YGUl7a2rMkZWBSTW+sTRlDixG4kYKw7Ad0DBSu4X6Hvl0MA43LiM+OnDfKelxsCvqv+2Y&#10;E5So9yb2ZLY4v4irMEr5dPEaJXei257omOEIV9FAyfhch3GDdtbJtsNo4yQYuMJeNjKx/JTZIXcc&#10;4NSnw7LFDXkuJ6unX8LqJwAAAP//AwBQSwMEFAAGAAgAAAAhAJHZesLfAAAACwEAAA8AAABkcnMv&#10;ZG93bnJldi54bWxMj0FuwjAQRfeVegdrkLorTmiT0DQOQpWo1CWBA5h4SALxOIoNpD19p6uyHP2n&#10;/98Uq8n24oqj7xwpiOcRCKTamY4aBfvd5nkJwgdNRveOUME3eliVjw+Fzo270RavVWgEl5DPtYI2&#10;hCGX0tctWu3nbkDi7OhGqwOfYyPNqG9cbnu5iKJUWt0RL7R6wI8W63N1sbzbLrtabzfZ8Wf6Wofq&#10;tN/5z7NST7Np/Q4i4BT+YfjTZ3Uo2engLmS86BUkcZoxqmDxlr6AYCJ7TRMQB46SKAZZFvL+h/IX&#10;AAD//wMAUEsBAi0AFAAGAAgAAAAhALaDOJL+AAAA4QEAABMAAAAAAAAAAAAAAAAAAAAAAFtDb250&#10;ZW50X1R5cGVzXS54bWxQSwECLQAUAAYACAAAACEAOP0h/9YAAACUAQAACwAAAAAAAAAAAAAAAAAv&#10;AQAAX3JlbHMvLnJlbHNQSwECLQAUAAYACAAAACEAvfLywzECAABaBAAADgAAAAAAAAAAAAAAAAAu&#10;AgAAZHJzL2Uyb0RvYy54bWxQSwECLQAUAAYACAAAACEAkdl6wt8AAAALAQAADwAAAAAAAAAAAAAA&#10;AACLBAAAZHJzL2Rvd25yZXYueG1sUEsFBgAAAAAEAAQA8wAAAJcFAAAAAA==&#10;" strokeweight="0">
                <v:textbox inset="11.7pt,8.1pt,11.7pt,8.1pt">
                  <w:txbxContent>
                    <w:p w:rsidR="002A76AF" w:rsidRDefault="00190E71" w:rsidP="002A76AF">
                      <w:pPr>
                        <w:jc w:val="center"/>
                      </w:pPr>
                      <w:r w:rsidRPr="00190E71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>
                            <wp:extent cx="514350" cy="450914"/>
                            <wp:effectExtent l="19050" t="0" r="0" b="0"/>
                            <wp:docPr id="1" name="obrázek 4" descr="http://www.znasehoregionu.cz/photos/fs1tvaroh-bystric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://www.znasehoregionu.cz/photos/fs1tvaroh-bystric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376" cy="4509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190E71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>
                            <wp:extent cx="514350" cy="450914"/>
                            <wp:effectExtent l="19050" t="0" r="0" b="0"/>
                            <wp:docPr id="2" name="obrázek 4" descr="http://www.znasehoregionu.cz/photos/fs1tvaroh-bystric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://www.znasehoregionu.cz/photos/fs1tvaroh-bystric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376" cy="4509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190E71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>
                            <wp:extent cx="514350" cy="450914"/>
                            <wp:effectExtent l="19050" t="0" r="0" b="0"/>
                            <wp:docPr id="3" name="obrázek 4" descr="http://www.znasehoregionu.cz/photos/fs1tvaroh-bystrice.jpg">
                              <a:hlinkClick xmlns:a="http://schemas.openxmlformats.org/drawingml/2006/main" r:id="rId8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://www.znasehoregionu.cz/photos/fs1tvaroh-bystric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376" cy="4509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190E71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>
                            <wp:extent cx="514350" cy="450914"/>
                            <wp:effectExtent l="19050" t="0" r="0" b="0"/>
                            <wp:docPr id="4" name="obrázek 4" descr="http://www.znasehoregionu.cz/photos/fs1tvaroh-bystric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://www.znasehoregionu.cz/photos/fs1tvaroh-bystric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376" cy="4509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190E71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>
                            <wp:extent cx="514350" cy="450914"/>
                            <wp:effectExtent l="19050" t="0" r="0" b="0"/>
                            <wp:docPr id="5" name="obrázek 4" descr="http://www.znasehoregionu.cz/photos/fs1tvaroh-bystric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://www.znasehoregionu.cz/photos/fs1tvaroh-bystric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376" cy="4509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190E71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>
                            <wp:extent cx="514350" cy="450914"/>
                            <wp:effectExtent l="19050" t="0" r="0" b="0"/>
                            <wp:docPr id="33" name="obrázek 4" descr="http://www.znasehoregionu.cz/photos/fs1tvaroh-bystric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://www.znasehoregionu.cz/photos/fs1tvaroh-bystric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376" cy="4509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69504" behindDoc="0" locked="0" layoutInCell="1" allowOverlap="1">
                <wp:simplePos x="0" y="0"/>
                <wp:positionH relativeFrom="column">
                  <wp:posOffset>6488430</wp:posOffset>
                </wp:positionH>
                <wp:positionV relativeFrom="paragraph">
                  <wp:posOffset>1803400</wp:posOffset>
                </wp:positionV>
                <wp:extent cx="1163955" cy="1045210"/>
                <wp:effectExtent l="0" t="0" r="17145" b="21590"/>
                <wp:wrapNone/>
                <wp:docPr id="433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3955" cy="1045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A76AF" w:rsidRDefault="00190E71" w:rsidP="002A76AF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90E71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715612" cy="847725"/>
                                  <wp:effectExtent l="19050" t="0" r="8288" b="0"/>
                                  <wp:docPr id="29" name="obrázek 1" descr="http://www.bio-shopping.cz/fotky8050/fotos/_vyrn_6589rozinky-volne.jpg">
                                    <a:hlinkClick xmlns:a="http://schemas.openxmlformats.org/drawingml/2006/main" r:id="rId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www.bio-shopping.cz/fotky8050/fotos/_vyrn_6589rozinky-voln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5612" cy="8477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ové pole 30" o:spid="_x0000_s1027" type="#_x0000_t202" style="position:absolute;left:0;text-align:left;margin-left:510.9pt;margin-top:142pt;width:91.65pt;height:82.3pt;z-index:25166950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AOTNQIAAGEEAAAOAAAAZHJzL2Uyb0RvYy54bWysVNtu2zAMfR+wfxD0vtjOpUuNOEWXLsOA&#10;7gK0+wBFlm1hkqhJSuzuj/Yd+7FRcppeNuxhmB8EMaQODw/JrC4GrchBOC/BVLSY5JQIw6GWpq3o&#10;l9vtqyUlPjBTMwVGVPROeHqxfvli1dtSTKEDVQtHEMT4srcV7UKwZZZ53gnN/ASsMOhswGkW0HRt&#10;VjvWI7pW2TTPz7IeXG0dcOE9/no1Ouk64TeN4OFT03gRiKoocgvpdOncxTNbr1jZOmY7yY802D+w&#10;0EwaTHqCumKBkb2Tv0FpyR14aMKEg86gaSQXqQaspsifVXPTMStSLSiOtyeZ/P+D5R8Pnx2RdUXn&#10;sxklhmls0q0YAhx+/iAWlCCzpFJvfYnBNxbDw/AGBux2qtjba+BfPTGw6ZhpxaVz0HeC1ciyiPpm&#10;j57GvvjSR5Bd/wFqTMb2ARLQ0DgdJURRCKJjt+5OHUJChMeUxdnsfLGghKOvyOeLaZHYZay8f26d&#10;D+8EaBIvFXU4AgmeHa59iHRYeR8Ss3lQst5KpZLh2t1GOXJgOC7b9KUKnoUpQ/pI7e/v8/T96b2W&#10;AYdeSV3R5SmIlVG0t6ZOIxmYVOMd+SpzVDEKN0oYht2Q2pYkjqLuoL5DWR2MM447iZcO3HdKepzv&#10;ivpve+YEJeq9ia2ZLxfncSNGK58uX6Plnvh2T3zMcISraKBkvG7CuEh762TbYbZxIAxcYksbmcR+&#10;YHYsAec49eC4c3FRHtsp6uGfYf0LAAD//wMAUEsDBBQABgAIAAAAIQD+9vtr3wAAAA0BAAAPAAAA&#10;ZHJzL2Rvd25yZXYueG1sTI/BasMwEETvhf6D2EJvjWzjJsa1HEIhhR7j5AM2lmK5sVbGUhK3X9/N&#10;qT0OM8y8qdazG8TVTKH3pCBdJCAMtV731Ck47LcvBYgQkTQOnoyCbxNgXT8+VFhqf6OduTaxE1xC&#10;oUQFNsaxlDK01jgMCz8aYu/kJ4eR5dRJPeGNy90gsyRZSoc98YLF0bxb056bi+NdW/Qt7rar08/8&#10;uYnN12EfPs5KPT/NmzcQ0czxLwx3fEaHmpmO/kI6iIF1kqXMHhVkRc6v7pEseU1BHBXkebEEWVfy&#10;/4v6FwAA//8DAFBLAQItABQABgAIAAAAIQC2gziS/gAAAOEBAAATAAAAAAAAAAAAAAAAAAAAAABb&#10;Q29udGVudF9UeXBlc10ueG1sUEsBAi0AFAAGAAgAAAAhADj9If/WAAAAlAEAAAsAAAAAAAAAAAAA&#10;AAAALwEAAF9yZWxzLy5yZWxzUEsBAi0AFAAGAAgAAAAhAOXIA5M1AgAAYQQAAA4AAAAAAAAAAAAA&#10;AAAALgIAAGRycy9lMm9Eb2MueG1sUEsBAi0AFAAGAAgAAAAhAP72+2vfAAAADQEAAA8AAAAAAAAA&#10;AAAAAAAAjwQAAGRycy9kb3ducmV2LnhtbFBLBQYAAAAABAAEAPMAAACbBQAAAAA=&#10;" strokeweight="0">
                <v:textbox inset="11.7pt,8.1pt,11.7pt,8.1pt">
                  <w:txbxContent>
                    <w:p w:rsidR="002A76AF" w:rsidRDefault="00190E71" w:rsidP="002A76AF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90E71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cs-CZ" w:eastAsia="cs-CZ" w:bidi="ar-SA"/>
                        </w:rPr>
                        <w:drawing>
                          <wp:inline distT="0" distB="0" distL="0" distR="0">
                            <wp:extent cx="715612" cy="847725"/>
                            <wp:effectExtent l="19050" t="0" r="8288" b="0"/>
                            <wp:docPr id="29" name="obrázek 1" descr="http://www.bio-shopping.cz/fotky8050/fotos/_vyrn_6589rozinky-volne.jpg">
                              <a:hlinkClick xmlns:a="http://schemas.openxmlformats.org/drawingml/2006/main" r:id="rId1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://www.bio-shopping.cz/fotky8050/fotos/_vyrn_6589rozinky-voln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5612" cy="8477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72576" behindDoc="0" locked="0" layoutInCell="1" allowOverlap="1">
                <wp:simplePos x="0" y="0"/>
                <wp:positionH relativeFrom="column">
                  <wp:posOffset>5002530</wp:posOffset>
                </wp:positionH>
                <wp:positionV relativeFrom="paragraph">
                  <wp:posOffset>1803400</wp:posOffset>
                </wp:positionV>
                <wp:extent cx="1107440" cy="1178560"/>
                <wp:effectExtent l="0" t="0" r="16510" b="21590"/>
                <wp:wrapNone/>
                <wp:docPr id="432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7440" cy="1178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06DBA" w:rsidRDefault="002F53A3" w:rsidP="002A76A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810260" cy="903605"/>
                                  <wp:effectExtent l="0" t="0" r="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MC900325376[1].WMF"/>
                                          <pic:cNvPicPr/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10260" cy="9036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F53A3" w:rsidRDefault="002F53A3" w:rsidP="002A76A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ové pole 27" o:spid="_x0000_s1028" type="#_x0000_t202" style="position:absolute;left:0;text-align:left;margin-left:393.9pt;margin-top:142pt;width:87.2pt;height:92.8pt;z-index:251672576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1w3NQIAAGEEAAAOAAAAZHJzL2Uyb0RvYy54bWysVNuO0zAQfUfiHyy/01zobkvUdLV0KUJa&#10;LtIuH+A4TmLheIztNil/xHfwY4ydtuwuiAdEHixPZ+bMzDnjrq7GXpG9sE6CLmk2SykRmkMtdVvS&#10;z/fbF0tKnGe6Zgq0KOlBOHq1fv5sNZhC5NCBqoUlCKJdMZiSdt6bIkkc70TP3AyM0OhswPbMo2nb&#10;pLZsQPReJXmaXiYD2NpY4MI5/PVmctJ1xG8awf3HpnHCE1VS7M3H08azCmeyXrGitcx0kh/bYP/Q&#10;Rc+kxqJnqBvmGdlZ+RtUL7kFB42fcegTaBrJRZwBp8nSJ9PcdcyIOAuS48yZJvf/YPmH/SdLZF3S&#10;+cucEs16FOlejB72P74TA0qQfBFYGowrMPjOYLgfX8OIaseJnbkF/sURDZuO6VZcWwtDJ1iNXWYh&#10;M3mQOuG4AFIN76HGYmznIQKNje0DhUgKQXRU63BWCBsiPJTM0sV8ji6OvixbLC8uo4YJK07pxjr/&#10;VkBPwqWkFlcgwrP9rfOhHVacQkI1B0rWW6lUNGxbbZQle4brso1fnOBJmNJkCK39PT+N35/ye+lx&#10;6ZXsS7o8B7EikPZG13ElPZNqumO/Sh9ZDMRNFPqxGqNs+UmcCuoD0mph2nF8k3jpwH6jZMD9Lqn7&#10;umNWUKLe6SDNfHnxKryIyUrz5QIt+8hXPfIxzRGupJ6S6brx00PaGSvbDqtNC6HhGiVtZCQ7aD91&#10;dhwB9zhqcHxz4aE8tGPUr3+G9U8AAAD//wMAUEsDBBQABgAIAAAAIQBgONv53wAAAAsBAAAPAAAA&#10;ZHJzL2Rvd25yZXYueG1sTI/BasMwEETvhf6D2EJvjVwTbMexHEIhhR7j5AMUa2O5sVbGUhK3X9/t&#10;qT0OM8y8qTazG8QNp9B7UvC6SEAgtd701Ck4HnYvBYgQNRk9eEIFXxhgUz8+VLo0/k57vDWxE1xC&#10;odQKbIxjKWVoLTodFn5EYu/sJ6cjy6mTZtJ3LneDTJMkk073xAtWj/hmsb00V8e7tuhbvd/l5+/5&#10;Yxubz+MhvF+Uen6at2sQEef4F4ZffEaHmplO/komiEFBXuSMHhWkxZJPcWKVpSmIk4JltspA1pX8&#10;/6H+AQAA//8DAFBLAQItABQABgAIAAAAIQC2gziS/gAAAOEBAAATAAAAAAAAAAAAAAAAAAAAAABb&#10;Q29udGVudF9UeXBlc10ueG1sUEsBAi0AFAAGAAgAAAAhADj9If/WAAAAlAEAAAsAAAAAAAAAAAAA&#10;AAAALwEAAF9yZWxzLy5yZWxzUEsBAi0AFAAGAAgAAAAhAA3DXDc1AgAAYQQAAA4AAAAAAAAAAAAA&#10;AAAALgIAAGRycy9lMm9Eb2MueG1sUEsBAi0AFAAGAAgAAAAhAGA42/nfAAAACwEAAA8AAAAAAAAA&#10;AAAAAAAAjwQAAGRycy9kb3ducmV2LnhtbFBLBQYAAAAABAAEAPMAAACbBQAAAAA=&#10;" strokeweight="0">
                <v:textbox inset="11.7pt,8.1pt,11.7pt,8.1pt">
                  <w:txbxContent>
                    <w:p w:rsidR="00406DBA" w:rsidRDefault="002F53A3" w:rsidP="002A76AF">
                      <w:pPr>
                        <w:jc w:val="center"/>
                      </w:pPr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>
                            <wp:extent cx="810260" cy="903605"/>
                            <wp:effectExtent l="0" t="0" r="0" b="0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MC900325376[1].WMF"/>
                                    <pic:cNvPicPr/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10260" cy="9036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F53A3" w:rsidRDefault="002F53A3" w:rsidP="002A76A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77696" behindDoc="0" locked="0" layoutInCell="1" allowOverlap="1">
                <wp:simplePos x="0" y="0"/>
                <wp:positionH relativeFrom="column">
                  <wp:posOffset>7974330</wp:posOffset>
                </wp:positionH>
                <wp:positionV relativeFrom="paragraph">
                  <wp:posOffset>317500</wp:posOffset>
                </wp:positionV>
                <wp:extent cx="1173480" cy="1445260"/>
                <wp:effectExtent l="0" t="0" r="26670" b="21590"/>
                <wp:wrapNone/>
                <wp:docPr id="431" name="Textové po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3480" cy="1445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A76AF" w:rsidRDefault="002A76AF" w:rsidP="002A76AF"/>
                          <w:p w:rsidR="002F53A3" w:rsidRDefault="002F53A3" w:rsidP="002A76AF"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876300" cy="1039495"/>
                                  <wp:effectExtent l="0" t="0" r="0" b="0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MC900347379[1].WMF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76300" cy="10394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ové pole 22" o:spid="_x0000_s1029" type="#_x0000_t202" style="position:absolute;left:0;text-align:left;margin-left:627.9pt;margin-top:25pt;width:92.4pt;height:113.8pt;z-index:251677696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MUwNQIAAGEEAAAOAAAAZHJzL2Uyb0RvYy54bWysVNtu2zAMfR+wfxD0vviStM2MOEWXLsOA&#10;7gK0+wBZlm1hsqhJSuzuj/od+7FRcpK13bCHYX4QxJA8JM+hsroce0X2wjoJuqTZLKVEaA611G1J&#10;v9xtXy0pcZ7pminQoqT3wtHL9csXq8EUIocOVC0sQRDtisGUtPPeFEnieCd65mZghEZnA7ZnHk3b&#10;JrVlA6L3KsnT9DwZwNbGAhfO4a/Xk5OuI37TCO4/NY0TnqiSYm8+njaeVTiT9YoVrWWmk/zQBvuH&#10;LnomNRY9QV0zz8jOyt+gesktOGj8jEOfQNNILuIMOE2WPpvmtmNGxFmQHGdONLn/B8s/7j9bIuuS&#10;LuYZJZr1KNKdGD3sfzwQA0qQPA8sDcYVGHxrMNyPb2BEtePEztwA/+qIhk3HdCuurIWhE6zGLrOQ&#10;mTxKnXBcAKmGD1BjMbbzEIHGxvaBQiSFIDqqdX9SCBsiPJTMLuaLJbo4+rLF4iw/jxomrDimG+v8&#10;OwE9CZeSWlyBCM/2N86HdlhxDAnVHChZb6VS0bBttVGW7BmuyzZ+cYJnYUqTIbT29/w0fn/K76XH&#10;pVeyL+nyFMSKQNpbXceV9Eyq6Y79Kn1gMRA3UejHaoyyzY/iVFDfI60Wph3HN4mXDux3Sgbc75K6&#10;bztmBSXqvQ7SLJZnr8OLmKw0X16gZZ/4qic+pjnCldRTMl03fnpIO2Nl22G1aSE0XKGkjYxkB+2n&#10;zg4j4B5HDQ5vLjyUx3aM+vXPsP4JAAD//wMAUEsDBBQABgAIAAAAIQDSMAJd3wAAAAwBAAAPAAAA&#10;ZHJzL2Rvd25yZXYueG1sTI/BasMwEETvhf6D2EJvjVwT28G1HEIhhR7j5AM21sZyY0nGUhK3X9/N&#10;qT0OM8y8qdazHcSVptB7p+B1kYAg13rdu07BYb99WYEIEZ3GwTtS8E0B1vXjQ4Wl9je3o2sTO8El&#10;LpSowMQ4llKG1pDFsPAjOfZOfrIYWU6d1BPeuNwOMk2SXFrsHS8YHOndUHtuLpZ3zapvcbctTj/z&#10;5yY2X4d9+Dgr9fw0b95ARJrjXxju+IwONTMd/cXpIAbWaZYxe1SQJXzqnlgukxzEUUFaFDnIupL/&#10;T9S/AAAA//8DAFBLAQItABQABgAIAAAAIQC2gziS/gAAAOEBAAATAAAAAAAAAAAAAAAAAAAAAABb&#10;Q29udGVudF9UeXBlc10ueG1sUEsBAi0AFAAGAAgAAAAhADj9If/WAAAAlAEAAAsAAAAAAAAAAAAA&#10;AAAALwEAAF9yZWxzLy5yZWxzUEsBAi0AFAAGAAgAAAAhAOfIxTA1AgAAYQQAAA4AAAAAAAAAAAAA&#10;AAAALgIAAGRycy9lMm9Eb2MueG1sUEsBAi0AFAAGAAgAAAAhANIwAl3fAAAADAEAAA8AAAAAAAAA&#10;AAAAAAAAjwQAAGRycy9kb3ducmV2LnhtbFBLBQYAAAAABAAEAPMAAACbBQAAAAA=&#10;" strokeweight="0">
                <v:textbox inset="11.7pt,8.1pt,11.7pt,8.1pt">
                  <w:txbxContent>
                    <w:p w:rsidR="002A76AF" w:rsidRDefault="002A76AF" w:rsidP="002A76AF"/>
                    <w:p w:rsidR="002F53A3" w:rsidRDefault="002F53A3" w:rsidP="002A76AF"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>
                            <wp:extent cx="876300" cy="1039495"/>
                            <wp:effectExtent l="0" t="0" r="0" b="0"/>
                            <wp:docPr id="13" name="Pictur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MC900347379[1].WMF"/>
                                    <pic:cNvPicPr/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76300" cy="10394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68480" behindDoc="0" locked="0" layoutInCell="1" allowOverlap="1">
                <wp:simplePos x="0" y="0"/>
                <wp:positionH relativeFrom="column">
                  <wp:posOffset>544830</wp:posOffset>
                </wp:positionH>
                <wp:positionV relativeFrom="paragraph">
                  <wp:posOffset>317500</wp:posOffset>
                </wp:positionV>
                <wp:extent cx="1116965" cy="1327785"/>
                <wp:effectExtent l="0" t="0" r="26035" b="24765"/>
                <wp:wrapNone/>
                <wp:docPr id="430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6965" cy="13277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A76AF" w:rsidRDefault="002F53A3" w:rsidP="002A76A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903282" cy="1133475"/>
                                  <wp:effectExtent l="0" t="0" r="0" b="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MC900233439[1].WMF"/>
                                          <pic:cNvPicPr/>
                                        </pic:nvPicPr>
                                        <pic:blipFill>
                                          <a:blip r:embed="rId1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5659" cy="113645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ové pole 31" o:spid="_x0000_s1030" type="#_x0000_t202" style="position:absolute;left:0;text-align:left;margin-left:42.9pt;margin-top:25pt;width:87.95pt;height:104.55pt;z-index:25166848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XJ8NQIAAGEEAAAOAAAAZHJzL2Uyb0RvYy54bWysVNuO0zAQfUfiHyy/0yTt9rJR09XSpQhp&#10;uUi7fIDrOImF4zG226T80X4HP8bYacsWEA+IPFieeubMmTMzXd70rSJ7YZ0EXdBslFIiNIdS6rqg&#10;nx83rxaUOM90yRRoUdCDcPRm9fLFsjO5GEMDqhSWIIh2eWcK2nhv8iRxvBEtcyMwQuNjBbZlHk1b&#10;J6VlHaK3Khmn6SzpwJbGAhfO4a93wyNdRfyqEtx/rConPFEFRW4+njae23AmqyXLa8tMI/mRBvsH&#10;Fi2TGpOeoe6YZ2Rn5W9QreQWHFR+xKFNoKokF7EGrCZLf6nmoWFGxFpQHGfOMrn/B8s/7D9ZIsuC&#10;Xk1QH81abNKj6D3svz8RA0qQSRZU6ozL0fnBoLvvX0OP3Y4VO3MP/IsjGtYN07W4tRa6RrASWcbI&#10;5FnogOMCyLZ7DyUmYzsPEaivbBskRFEIoiObw7lDSIjwkDLLZtezKSUc37LJeD5fTAO7hOWncGOd&#10;fyugJeFSUIsjEOHZ/t75wfXkErI5ULLcSKWiYevtWlmyZzgum/gd0S/clCZdoPb3+DR+f4pvpceh&#10;V7It6OLsxPIg2htdxpH0TKrhjqUpjRUGFYNwg4S+3/ZD207N2UJ5QFktDDOOO4mXBuw3Sjqc74K6&#10;rztmBSXqnQ6tuVpMr8NGDFY6XszRshdv24s3pjnCFdRTMlzXfliknbGybjDbMBAabrGllYxiB9YD&#10;s2MJOMexXcedC4vy3I5eP/8ZVj8AAAD//wMAUEsDBBQABgAIAAAAIQAllNrT3QAAAAkBAAAPAAAA&#10;ZHJzL2Rvd25yZXYueG1sTI/BbsIwEETvlfgHa5F6K06QAiGNg1AlKvVI4ANMvMQp8TqKDaT9+m5P&#10;7W1XM5p5U24n14s7jqHzpCBdJCCQGm86ahWcjvuXHESImozuPaGCLwywrWZPpS6Mf9AB73VsBYdQ&#10;KLQCG+NQSBkai06HhR+QWLv40enI79hKM+oHh7teLpNkJZ3uiBusHvDNYnOtb457bd41+rBfX76n&#10;j12sP0/H8H5V6nk+7V5BRJzinxl+8RkdKmY6+xuZIHoFecbkUUGW8CTWl6t0DeLMR7ZJQVal/L+g&#10;+gEAAP//AwBQSwECLQAUAAYACAAAACEAtoM4kv4AAADhAQAAEwAAAAAAAAAAAAAAAAAAAAAAW0Nv&#10;bnRlbnRfVHlwZXNdLnhtbFBLAQItABQABgAIAAAAIQA4/SH/1gAAAJQBAAALAAAAAAAAAAAAAAAA&#10;AC8BAABfcmVscy8ucmVsc1BLAQItABQABgAIAAAAIQAOTXJ8NQIAAGEEAAAOAAAAAAAAAAAAAAAA&#10;AC4CAABkcnMvZTJvRG9jLnhtbFBLAQItABQABgAIAAAAIQAllNrT3QAAAAkBAAAPAAAAAAAAAAAA&#10;AAAAAI8EAABkcnMvZG93bnJldi54bWxQSwUGAAAAAAQABADzAAAAmQUAAAAA&#10;" strokeweight="0">
                <v:textbox inset="11.7pt,8.1pt,11.7pt,8.1pt">
                  <w:txbxContent>
                    <w:p w:rsidR="002A76AF" w:rsidRDefault="002F53A3" w:rsidP="002A76AF">
                      <w:pPr>
                        <w:jc w:val="center"/>
                      </w:pPr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>
                            <wp:extent cx="903282" cy="1133475"/>
                            <wp:effectExtent l="0" t="0" r="0" b="0"/>
                            <wp:docPr id="15" name="Pictur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MC900233439[1].WMF"/>
                                    <pic:cNvPicPr/>
                                  </pic:nvPicPr>
                                  <pic:blipFill>
                                    <a:blip r:embed="rId1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05659" cy="113645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74624" behindDoc="0" locked="0" layoutInCell="1" allowOverlap="1">
                <wp:simplePos x="0" y="0"/>
                <wp:positionH relativeFrom="column">
                  <wp:posOffset>3516630</wp:posOffset>
                </wp:positionH>
                <wp:positionV relativeFrom="paragraph">
                  <wp:posOffset>317500</wp:posOffset>
                </wp:positionV>
                <wp:extent cx="1097915" cy="1430655"/>
                <wp:effectExtent l="0" t="0" r="26035" b="17145"/>
                <wp:wrapNone/>
                <wp:docPr id="429" name="Textové po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7915" cy="1430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06DBA" w:rsidRDefault="002F53A3" w:rsidP="002A76A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800735" cy="800735"/>
                                  <wp:effectExtent l="0" t="0" r="0" b="0"/>
                                  <wp:docPr id="7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MC900441750[1].PN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00735" cy="8007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ové pole 25" o:spid="_x0000_s1031" type="#_x0000_t202" style="position:absolute;left:0;text-align:left;margin-left:276.9pt;margin-top:25pt;width:86.45pt;height:112.65pt;z-index:25167462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fRpNQIAAGEEAAAOAAAAZHJzL2Uyb0RvYy54bWysVF1u2zAMfh+wOwh6X+xkSZsYcYouXYYB&#10;3Q/Q7gCyLNvCJFGTlNjdjXqOXWyUnGZtN+xhmB8EMSI/kt9HZn0xaEUOwnkJpqTTSU6JMBxqadqS&#10;frndvVpS4gMzNVNgREnvhKcXm5cv1r0txAw6ULVwBEGML3pb0i4EW2SZ553QzE/ACoOPDTjNApqu&#10;zWrHekTXKpvl+VnWg6utAy68x1+vxke6SfhNI3j41DReBKJKirWFdLp0VvHMNmtWtI7ZTvJjGewf&#10;qtBMGkx6grpigZG9k79BackdeGjChIPOoGkkF6kH7GaaP+vmpmNWpF6QHG9PNPn/B8s/Hj47IuuS&#10;zmcrSgzTKNKtGAIcftwTC0qQ2SKy1FtfoPONRfcwvIEB1U4de3sN/KsnBrYdM624dA76TrAaq5zG&#10;yOxR6IjjI0jVf4Aak7F9gAQ0NE5HCpEUguio1t1JISyI8JgyX52vpgtKOL5N56/zs0WqLmPFQ7h1&#10;PrwToEm8lNThCCR4drj2IZbDigeXmM2DkvVOKpUM11Zb5ciB4bjs0pc6eOamDOljaX+Pz9P3p3gt&#10;Aw69krqky5MTKyJpb02dRjIwqcY71qvMkcVI3EhhGKohyXYSp4L6Dml1MM447iReOnDfKelxvkvq&#10;v+2ZE5So9yZKM18uVnEjRiufLc/Rck/eqidvzHCEK2mgZLxuw7hIe+tk22G2cSAMXKKkjUxkR+3H&#10;yo4t4BwnDY47FxflsZ28fv0zbH4CAAD//wMAUEsDBBQABgAIAAAAIQBj/LsC3gAAAAoBAAAPAAAA&#10;ZHJzL2Rvd25yZXYueG1sTI/BbsIwEETvlfoP1lbqrTgEhaAQB6FKVOqRwAcs8RIHYjuKDaT9+m5P&#10;7W1HO5p5U24m24s7jaHzTsF8loAg13jduVbB8bB7W4EIEZ3G3jtS8EUBNtXzU4mF9g+3p3sdW8Eh&#10;LhSowMQ4FFKGxpDFMPMDOf6d/WgxshxbqUd8cLjtZZokS2mxc9xgcKB3Q821vlnuNauuwf0uP39P&#10;n9tYX46H8HFV6vVl2q5BRJrinxl+8RkdKmY6+ZvTQfQKsmzB6JGPhDexIU+XOYiTgjTPFiCrUv6f&#10;UP0AAAD//wMAUEsBAi0AFAAGAAgAAAAhALaDOJL+AAAA4QEAABMAAAAAAAAAAAAAAAAAAAAAAFtD&#10;b250ZW50X1R5cGVzXS54bWxQSwECLQAUAAYACAAAACEAOP0h/9YAAACUAQAACwAAAAAAAAAAAAAA&#10;AAAvAQAAX3JlbHMvLnJlbHNQSwECLQAUAAYACAAAACEA5pH0aTUCAABhBAAADgAAAAAAAAAAAAAA&#10;AAAuAgAAZHJzL2Uyb0RvYy54bWxQSwECLQAUAAYACAAAACEAY/y7At4AAAAKAQAADwAAAAAAAAAA&#10;AAAAAACPBAAAZHJzL2Rvd25yZXYueG1sUEsFBgAAAAAEAAQA8wAAAJoFAAAAAA==&#10;" strokeweight="0">
                <v:textbox inset="11.7pt,8.1pt,11.7pt,8.1pt">
                  <w:txbxContent>
                    <w:p w:rsidR="00406DBA" w:rsidRDefault="002F53A3" w:rsidP="002A76AF">
                      <w:pPr>
                        <w:jc w:val="center"/>
                      </w:pPr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>
                            <wp:extent cx="800735" cy="800735"/>
                            <wp:effectExtent l="0" t="0" r="0" b="0"/>
                            <wp:docPr id="7" name="Pictur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MC900441750[1].PNG"/>
                                    <pic:cNvPicPr/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00735" cy="8007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76672" behindDoc="0" locked="0" layoutInCell="1" allowOverlap="1">
                <wp:simplePos x="0" y="0"/>
                <wp:positionH relativeFrom="column">
                  <wp:posOffset>6488430</wp:posOffset>
                </wp:positionH>
                <wp:positionV relativeFrom="paragraph">
                  <wp:posOffset>317500</wp:posOffset>
                </wp:positionV>
                <wp:extent cx="1163955" cy="1430655"/>
                <wp:effectExtent l="0" t="0" r="17145" b="17145"/>
                <wp:wrapNone/>
                <wp:docPr id="428" name="Textové po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3955" cy="1430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06DBA" w:rsidRDefault="002F53A3" w:rsidP="002A76A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866775" cy="925830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MC900333948[1].WMF"/>
                                          <pic:cNvPicPr/>
                                        </pic:nvPicPr>
                                        <pic:blipFill>
                                          <a:blip r:embed="rId2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6775" cy="9258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ové pole 23" o:spid="_x0000_s1032" type="#_x0000_t202" style="position:absolute;left:0;text-align:left;margin-left:510.9pt;margin-top:25pt;width:91.65pt;height:112.65pt;z-index:25167667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VbkMwIAAGEEAAAOAAAAZHJzL2Uyb0RvYy54bWysVF1u2zAMfh+wOwh6X+z8LjXiFF26DAO6&#10;H6DdARRZtoVJoiYpsbsb9Ry72Cg5TZtt2MMwPQiiSX4kP5JeXfZakYNwXoIp6XiUUyIMh0qapqRf&#10;7ravlpT4wEzFFBhR0nvh6eX65YtVZwsxgRZUJRxBEOOLzpa0DcEWWeZ5KzTzI7DCoLIGp1lA0TVZ&#10;5ViH6FplkzxfZB24yjrgwnv8ej0o6Trh17Xg4VNdexGIKinmFtLt0r2Ld7ZesaJxzLaSH9Ng/5CF&#10;ZtJg0BPUNQuM7J38DUpL7sBDHUYcdAZ1LblINWA14/yXam5bZkWqBcnx9kST/3+w/OPhsyOyKuls&#10;gq0yTGOT7kQf4PDjgVhQgkymkaXO+gKNby2ah/4N9NjtVLG3N8C/emJg0zLTiCvnoGsFqzDLcfTM&#10;nrkOOD6C7LoPUGEwtg+QgPra6UghkkIQHbt1f+oQJkR4DDleTC/mc0o46sazab5AIcZgxaO7dT68&#10;E6BJfJTU4QgkeHa48WEwfTSJ0TwoWW2lUklwzW6jHDkwHJdtOkf0MzNlSBdT+7t/ns6f/LUMOPRK&#10;6pIuT0asiKS9NRXmyIrApBreWJoyRxYjcQOFod/1qW2LGCAyvIPqHml1MMw47iQ+WnDfKelwvkvq&#10;v+2ZE5So9ya2ZracX8SNGKR8snyNkjvT7c50zHCEK2mgZHhuwrBIe+tk02K0YSAMXGFLa5nIfsrs&#10;WALOcWrXcefiojyXk9XTn2H9EwAA//8DAFBLAwQUAAYACAAAACEAIoi0Rd4AAAAMAQAADwAAAGRy&#10;cy9kb3ducmV2LnhtbEyPwW7CMBBE75X6D9Yi9VbspEpBIQ5ClajUI4EPWOIlCcR2FBtI+/VdTu1x&#10;NKOZN8V6sr240Rg67zQkcwWCXO1N5xoNh/32dQkiRHQGe+9IwzcFWJfPTwXmxt/djm5VbASXuJCj&#10;hjbGIZcy1C1ZDHM/kGPv5EeLkeXYSDPincttL1Ol3qXFzvFCiwN9tFRfqqvl3XbZ1bjbLk4/09cm&#10;VufDPnxetH6ZTZsViEhT/AvDA5/RoWSmo786E0TPWqUJs0cNmeJTj0SqsgTEUUO6yN5AloX8f6L8&#10;BQAA//8DAFBLAQItABQABgAIAAAAIQC2gziS/gAAAOEBAAATAAAAAAAAAAAAAAAAAAAAAABbQ29u&#10;dGVudF9UeXBlc10ueG1sUEsBAi0AFAAGAAgAAAAhADj9If/WAAAAlAEAAAsAAAAAAAAAAAAAAAAA&#10;LwEAAF9yZWxzLy5yZWxzUEsBAi0AFAAGAAgAAAAhAKY5VuQzAgAAYQQAAA4AAAAAAAAAAAAAAAAA&#10;LgIAAGRycy9lMm9Eb2MueG1sUEsBAi0AFAAGAAgAAAAhACKItEXeAAAADAEAAA8AAAAAAAAAAAAA&#10;AAAAjQQAAGRycy9kb3ducmV2LnhtbFBLBQYAAAAABAAEAPMAAACYBQAAAAA=&#10;" strokeweight="0">
                <v:textbox inset="11.7pt,8.1pt,11.7pt,8.1pt">
                  <w:txbxContent>
                    <w:p w:rsidR="00406DBA" w:rsidRDefault="002F53A3" w:rsidP="002A76AF">
                      <w:pPr>
                        <w:jc w:val="center"/>
                      </w:pPr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>
                            <wp:extent cx="866775" cy="925830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MC900333948[1].WMF"/>
                                    <pic:cNvPicPr/>
                                  </pic:nvPicPr>
                                  <pic:blipFill>
                                    <a:blip r:embed="rId2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6775" cy="9258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70528" behindDoc="0" locked="0" layoutInCell="1" allowOverlap="1">
                <wp:simplePos x="0" y="0"/>
                <wp:positionH relativeFrom="column">
                  <wp:posOffset>1776095</wp:posOffset>
                </wp:positionH>
                <wp:positionV relativeFrom="paragraph">
                  <wp:posOffset>1803400</wp:posOffset>
                </wp:positionV>
                <wp:extent cx="1218565" cy="1003935"/>
                <wp:effectExtent l="0" t="0" r="19685" b="24765"/>
                <wp:wrapNone/>
                <wp:docPr id="427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8565" cy="1003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A76AF" w:rsidRPr="00190E71" w:rsidRDefault="00190E71" w:rsidP="00190E71">
                            <w:r w:rsidRPr="00190E71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1049633" cy="790575"/>
                                  <wp:effectExtent l="19050" t="0" r="0" b="0"/>
                                  <wp:docPr id="36" name="obrázek 10" descr="http://nd05.jxs.cz/647/600/f3522a1c84_79236736_o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http://nd05.jxs.cz/647/600/f3522a1c84_79236736_o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47603" cy="7890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ové pole 29" o:spid="_x0000_s1033" type="#_x0000_t202" style="position:absolute;left:0;text-align:left;margin-left:139.85pt;margin-top:142pt;width:95.95pt;height:79.05pt;z-index:25167052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k+uNQIAAGEEAAAOAAAAZHJzL2Uyb0RvYy54bWysVF1u2zAMfh+wOwh6X+y4TZMYcYouXYYB&#10;3Q/Q7gCyLNvCZFGTlNjZjXaOXWyUnKbNNuxhmB4E0SQ/kh9Jr66HTpG9sE6CLuh0klIiNIdK6qag&#10;nx+2rxaUOM90xRRoUdCDcPR6/fLFqje5yKAFVQlLEES7vDcFbb03eZI43oqOuQkYoVFZg+2YR9E2&#10;SWVZj+idSrI0vUp6sJWxwIVz+PV2VNJ1xK9rwf3HunbCE1VQzM3H28a7DHeyXrG8scy0kh/TYP+Q&#10;RcekxqAnqFvmGdlZ+RtUJ7kFB7WfcOgSqGvJRawBq5mmv1Rz3zIjYi1IjjMnmtz/g+Uf9p8skVVB&#10;L7M5JZp12KQHMXjY//hODChBsmVgqTcuR+N7g+Z+eA0DdjtW7Mwd8C+OaNi0TDfixlroW8EqzHIa&#10;PJNnriOOCyBl/x4qDMZ2HiLQUNsuUIikEETHbh1OHcKECA8hs+lidjWjhKNumqYXy4tZjMHyR3dj&#10;nX8roCPhUVCLIxDh2f7O+ZAOyx9NQjQHSlZbqVQUbFNulCV7huOyjeeIfmamNOlDan/3T+P5k38n&#10;PQ69kl1BFycjlgfS3ugqjqRnUo1vzFfpI4uBuJFCP5RDbNs8BAgMl1AdkFYL44zjTuKjBfuNkh7n&#10;u6Du645ZQYl6p0NrLhezZdiIUUqzxRwle6Yrz3RMc4QrqKdkfG78uEg7Y2XTYrRxIDTcYEtrGcl+&#10;yuxYAs5x7MFx58KiPJej1dOfYf0TAAD//wMAUEsDBBQABgAIAAAAIQAdWQVc3gAAAAsBAAAPAAAA&#10;ZHJzL2Rvd25yZXYueG1sTI/BboMwEETvlfIP1kbqrTEgFAjFRFGlVOoxJB+wwRugwTbCTkL79d2e&#10;2tusdjTzptzOZhB3mnzvrIJ4FYEg2zjd21bB6bh/yUH4gFbj4Cwp+CIP22rxVGKh3cMe6F6HVnCI&#10;9QUq6EIYCyl905FBv3IjWf5d3GQw8Dm1Uk/44HAzyCSK1tJgb7mhw5HeOmqu9c1wb5f3DR722eV7&#10;/tiF+vN09O9XpZ6X8+4VRKA5/JnhF5/RoWKms7tZ7cWgIMk2GVtZ5CmPYkeaxWsQZxZpEoOsSvl/&#10;Q/UDAAD//wMAUEsBAi0AFAAGAAgAAAAhALaDOJL+AAAA4QEAABMAAAAAAAAAAAAAAAAAAAAAAFtD&#10;b250ZW50X1R5cGVzXS54bWxQSwECLQAUAAYACAAAACEAOP0h/9YAAACUAQAACwAAAAAAAAAAAAAA&#10;AAAvAQAAX3JlbHMvLnJlbHNQSwECLQAUAAYACAAAACEAjGZPrjUCAABhBAAADgAAAAAAAAAAAAAA&#10;AAAuAgAAZHJzL2Uyb0RvYy54bWxQSwECLQAUAAYACAAAACEAHVkFXN4AAAALAQAADwAAAAAAAAAA&#10;AAAAAACPBAAAZHJzL2Rvd25yZXYueG1sUEsFBgAAAAAEAAQA8wAAAJoFAAAAAA==&#10;" strokeweight="0">
                <v:textbox inset="11.7pt,8.1pt,11.7pt,8.1pt">
                  <w:txbxContent>
                    <w:p w:rsidR="002A76AF" w:rsidRPr="00190E71" w:rsidRDefault="00190E71" w:rsidP="00190E71">
                      <w:r w:rsidRPr="00190E71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>
                            <wp:extent cx="1049633" cy="790575"/>
                            <wp:effectExtent l="19050" t="0" r="0" b="0"/>
                            <wp:docPr id="36" name="obrázek 10" descr="http://nd05.jxs.cz/647/600/f3522a1c84_79236736_o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http://nd05.jxs.cz/647/600/f3522a1c84_79236736_o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47603" cy="7890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73600" behindDoc="0" locked="0" layoutInCell="1" allowOverlap="1">
                <wp:simplePos x="0" y="0"/>
                <wp:positionH relativeFrom="column">
                  <wp:posOffset>2030730</wp:posOffset>
                </wp:positionH>
                <wp:positionV relativeFrom="paragraph">
                  <wp:posOffset>317500</wp:posOffset>
                </wp:positionV>
                <wp:extent cx="1078865" cy="1430655"/>
                <wp:effectExtent l="0" t="0" r="26035" b="17145"/>
                <wp:wrapNone/>
                <wp:docPr id="426" name="Textové po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8865" cy="1430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0E71" w:rsidRDefault="002F53A3" w:rsidP="002A76A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781685" cy="1149985"/>
                                  <wp:effectExtent l="0" t="0" r="0" b="0"/>
                                  <wp:docPr id="6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MC900059133[1].WMF"/>
                                          <pic:cNvPicPr/>
                                        </pic:nvPicPr>
                                        <pic:blipFill>
                                          <a:blip r:embed="rId2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81685" cy="11499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ové pole 26" o:spid="_x0000_s1034" type="#_x0000_t202" style="position:absolute;left:0;text-align:left;margin-left:159.9pt;margin-top:25pt;width:84.95pt;height:112.65pt;z-index:25167360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V2GNQIAAGEEAAAOAAAAZHJzL2Uyb0RvYy54bWysVF1u2zAMfh+wOwh6X+xkSeoZcYouXYYB&#10;3Q/Q7gCKLNvCJFGTlNjdjXaOXWyUnKbNNuxhmB8EUSQ/kh9Jry4HrchBOC/BVHQ6ySkRhkMtTVvR&#10;z3fbFwUlPjBTMwVGVPReeHq5fv5s1dtSzKADVQtHEMT4srcV7UKwZZZ53gnN/ASsMKhswGkWUHRt&#10;VjvWI7pW2SzPl1kPrrYOuPAeX69HJV0n/KYRPHxsGi8CURXF3EI6XTp38czWK1a2jtlO8mMa7B+y&#10;0EwaDHqCumaBkb2Tv0FpyR14aMKEg86gaSQXqQasZpr/Us1tx6xItSA53p5o8v8Pln84fHJE1hWd&#10;z5aUGKaxSXdiCHD48Z1YUILgO7LUW1+i8a1F8zC8hgG7nSr29gb4F08MbDpmWnHlHPSdYDVmOY2e&#10;2RPXEcdHkF3/HmoMxvYBEtDQOB0pRFIIomO37k8dwoQIjyHzi6JYLijhqJvOX+bLxSLFYOWDu3U+&#10;vBWgSbxU1OEIJHh2uPEhpsPKB5MYzYOS9VYqlQTX7jbKkQPDcdmm74h+ZqYM6WNqf/fP0/cnfy0D&#10;Dr2SuqLFyYiVkbQ3pk4jGZhU4x3zVebIYiRupDAMuyG1rYgBIsM7qO+RVgfjjONO4qUD942SHue7&#10;ov7rnjlBiXpnYmvmxeJV3IhRymfFBUruTLc70zHDEa6igZLxugnjIu2tk22H0caBMHCFLW1kIvsx&#10;s2MJOMepB8edi4vyVE5Wj3+G9U8AAAD//wMAUEsDBBQABgAIAAAAIQA/d5JJ3wAAAAoBAAAPAAAA&#10;ZHJzL2Rvd25yZXYueG1sTI/BbsIwEETvlfoP1lbqrThAaUKIg1AlKvVI4AOWeIkDsR3FBtJ+fben&#10;9jia0cybYj3aTtxoCK13CqaTBAS52uvWNQoO++1LBiJEdBo770jBFwVYl48PBeba392OblVsBJe4&#10;kKMCE2OfSxlqQxbDxPfk2Dv5wWJkOTRSD3jnctvJWZK8SYut4wWDPb0bqi/V1fKuydoad9v09D1+&#10;bmJ1PuzDx0Wp56dxswIRaYx/YfjFZ3Qomenor04H0SmYT5eMHhUsEv7EgddsmYI4KpiliznIspD/&#10;L5Q/AAAA//8DAFBLAQItABQABgAIAAAAIQC2gziS/gAAAOEBAAATAAAAAAAAAAAAAAAAAAAAAABb&#10;Q29udGVudF9UeXBlc10ueG1sUEsBAi0AFAAGAAgAAAAhADj9If/WAAAAlAEAAAsAAAAAAAAAAAAA&#10;AAAALwEAAF9yZWxzLy5yZWxzUEsBAi0AFAAGAAgAAAAhAL6RXYY1AgAAYQQAAA4AAAAAAAAAAAAA&#10;AAAALgIAAGRycy9lMm9Eb2MueG1sUEsBAi0AFAAGAAgAAAAhAD93kknfAAAACgEAAA8AAAAAAAAA&#10;AAAAAAAAjwQAAGRycy9kb3ducmV2LnhtbFBLBQYAAAAABAAEAPMAAACbBQAAAAA=&#10;" strokeweight="0">
                <v:textbox inset="11.7pt,8.1pt,11.7pt,8.1pt">
                  <w:txbxContent>
                    <w:p w:rsidR="00190E71" w:rsidRDefault="002F53A3" w:rsidP="002A76AF">
                      <w:pPr>
                        <w:jc w:val="center"/>
                      </w:pPr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>
                            <wp:extent cx="781685" cy="1149985"/>
                            <wp:effectExtent l="0" t="0" r="0" b="0"/>
                            <wp:docPr id="6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MC900059133[1].WMF"/>
                                    <pic:cNvPicPr/>
                                  </pic:nvPicPr>
                                  <pic:blipFill>
                                    <a:blip r:embed="rId2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81685" cy="11499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75648" behindDoc="0" locked="0" layoutInCell="1" allowOverlap="1">
                <wp:simplePos x="0" y="0"/>
                <wp:positionH relativeFrom="column">
                  <wp:posOffset>5002530</wp:posOffset>
                </wp:positionH>
                <wp:positionV relativeFrom="paragraph">
                  <wp:posOffset>317500</wp:posOffset>
                </wp:positionV>
                <wp:extent cx="963930" cy="1192530"/>
                <wp:effectExtent l="0" t="0" r="26670" b="26670"/>
                <wp:wrapNone/>
                <wp:docPr id="425" name="Textové po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3930" cy="11925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06DBA" w:rsidRDefault="002F53A3" w:rsidP="002A76A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585DA2EA" wp14:editId="1B3FDF60">
                                  <wp:extent cx="666750" cy="998572"/>
                                  <wp:effectExtent l="0" t="0" r="0" b="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MC900113008[1].WMF"/>
                                          <pic:cNvPicPr/>
                                        </pic:nvPicPr>
                                        <pic:blipFill>
                                          <a:blip r:embed="rId2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6750" cy="9985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666750" cy="934720"/>
                                  <wp:effectExtent l="0" t="0" r="0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MP900321065[1].JPG"/>
                                          <pic:cNvPicPr/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6750" cy="9347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ové pole 24" o:spid="_x0000_s1035" type="#_x0000_t202" style="position:absolute;left:0;text-align:left;margin-left:393.9pt;margin-top:25pt;width:75.9pt;height:93.9pt;z-index:25167564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ByeNAIAAGAEAAAOAAAAZHJzL2Uyb0RvYy54bWysVF1u2zAMfh+wOwh6X+y4SZcYcYouXYYB&#10;3Q/Q7gCyLNvCZFGTlNjZjXqOXWyUnKbNNuxhmB8EUSQ/kh9Jr66GTpG9sE6CLuh0klIiNIdK6qag&#10;X+63rxaUOM90xRRoUdCDcPRq/fLFqje5yKAFVQlLEES7vDcFbb03eZI43oqOuQkYoVFZg+2YR9E2&#10;SWVZj+idSrI0vUx6sJWxwIVz+HozKuk64te14P5TXTvhiSoo5ubjaeNZhjNZr1jeWGZayY9psH/I&#10;omNSY9AT1A3zjOys/A2qk9yCg9pPOHQJ1LXkItaA1UzTX6q5a5kRsRYkx5kTTe7/wfKP+8+WyKqg&#10;s2xOiWYdNuleDB72Px6IASVINgss9cblaHxn0NwPb2DAbseKnbkF/tURDZuW6UZcWwt9K1iFWU6D&#10;Z/LMdcRxAaTsP0CFwdjOQwQaatsFCpEUgujYrcOpQ5gQ4fi4vLxYXqCGo2o6XWZzFEIIlj96G+v8&#10;OwEdCZeCWpyAiM72t86Ppo8mIZgDJautVCoKtik3ypI9w2nZxu+IfmamNOlDZn/3T+P3J/9Oepx5&#10;JbuCLk5GLA+cvdUV5shyz6Qa71ia0kcSA28jg34oh9i1ZQgQCC6hOiCrFsYRx5XESwv2OyU9jndB&#10;3bcds4IS9V6HzswW82VYiFFKs8VrlOyZrjzTMc0RrqCekvG68eMe7YyVTYvRxnnQcI0drWUk+ymz&#10;Ywk4xrFdx5ULe/JcjlZPP4b1TwAAAP//AwBQSwMEFAAGAAgAAAAhALM1ifXeAAAACgEAAA8AAABk&#10;cnMvZG93bnJldi54bWxMj8FOwzAQRO9I/IO1SNyoQyuaNMSpKqQicWzaD9jG2yQ0Xkex2wa+nuUE&#10;x9GMZt4U68n16kpj6DwbeJ4loIhrbztuDBz226cMVIjIFnvPZOCLAqzL+7sCc+tvvKNrFRslJRxy&#10;NNDGOORah7olh2HmB2LxTn50GEWOjbYj3qTc9XqeJEvtsGNZaHGgt5bqc3VxsttmXY27bXr6nj42&#10;sfo87MP72ZjHh2nzCirSFP/C8Isv6FAK09Ff2AbVG0izVNCjgZdEPklgtVgtQR0NzBfi6LLQ/y+U&#10;PwAAAP//AwBQSwECLQAUAAYACAAAACEAtoM4kv4AAADhAQAAEwAAAAAAAAAAAAAAAAAAAAAAW0Nv&#10;bnRlbnRfVHlwZXNdLnhtbFBLAQItABQABgAIAAAAIQA4/SH/1gAAAJQBAAALAAAAAAAAAAAAAAAA&#10;AC8BAABfcmVscy8ucmVsc1BLAQItABQABgAIAAAAIQDEbByeNAIAAGAEAAAOAAAAAAAAAAAAAAAA&#10;AC4CAABkcnMvZTJvRG9jLnhtbFBLAQItABQABgAIAAAAIQCzNYn13gAAAAoBAAAPAAAAAAAAAAAA&#10;AAAAAI4EAABkcnMvZG93bnJldi54bWxQSwUGAAAAAAQABADzAAAAmQUAAAAA&#10;" strokeweight="0">
                <v:textbox inset="11.7pt,8.1pt,11.7pt,8.1pt">
                  <w:txbxContent>
                    <w:p w:rsidR="00406DBA" w:rsidRDefault="002F53A3" w:rsidP="002A76AF">
                      <w:pPr>
                        <w:jc w:val="center"/>
                      </w:pPr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585DA2EA" wp14:editId="1B3FDF60">
                            <wp:extent cx="666750" cy="998572"/>
                            <wp:effectExtent l="0" t="0" r="0" b="0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MC900113008[1].WMF"/>
                                    <pic:cNvPicPr/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6750" cy="9985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>
                            <wp:extent cx="666750" cy="934720"/>
                            <wp:effectExtent l="0" t="0" r="0" b="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MP900321065[1].JPG"/>
                                    <pic:cNvPicPr/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6750" cy="9347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A76AF">
        <w:rPr>
          <w:rFonts w:ascii="Arial" w:eastAsia="Arial" w:hAnsi="Arial" w:cs="Arial"/>
          <w:i/>
          <w:sz w:val="20"/>
          <w:szCs w:val="20"/>
        </w:rPr>
        <w:t xml:space="preserve"> </w:t>
      </w:r>
      <w:r w:rsidR="002A76AF">
        <w:rPr>
          <w:rFonts w:ascii="Arial" w:eastAsia="Arial" w:hAnsi="Arial" w:cs="Arial"/>
          <w:b/>
          <w:sz w:val="20"/>
          <w:szCs w:val="20"/>
        </w:rPr>
        <w:t xml:space="preserve"> </w:t>
      </w: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eastAsia="Arial" w:hAnsi="Arial" w:cs="Arial"/>
          <w:b/>
          <w:sz w:val="20"/>
          <w:szCs w:val="20"/>
        </w:rPr>
      </w:pPr>
    </w:p>
    <w:p w:rsidR="00545E42" w:rsidRDefault="00545E42" w:rsidP="002A76AF">
      <w:pPr>
        <w:ind w:left="420"/>
        <w:rPr>
          <w:rFonts w:ascii="Arial" w:hAnsi="Arial" w:cs="Arial"/>
          <w:b/>
        </w:rPr>
      </w:pPr>
    </w:p>
    <w:p w:rsidR="00D83554" w:rsidRDefault="00D83554" w:rsidP="00406DBA">
      <w:pPr>
        <w:ind w:left="420"/>
        <w:rPr>
          <w:rFonts w:ascii="Arial" w:hAnsi="Arial" w:cs="Arial"/>
          <w:b/>
          <w:sz w:val="20"/>
          <w:szCs w:val="20"/>
        </w:rPr>
      </w:pPr>
    </w:p>
    <w:p w:rsidR="00D83554" w:rsidRDefault="00D83554" w:rsidP="00406DBA">
      <w:pPr>
        <w:ind w:left="420"/>
        <w:rPr>
          <w:rFonts w:ascii="Arial" w:hAnsi="Arial" w:cs="Arial"/>
          <w:b/>
          <w:sz w:val="20"/>
          <w:szCs w:val="20"/>
        </w:rPr>
      </w:pPr>
    </w:p>
    <w:p w:rsidR="002A76AF" w:rsidRDefault="002A76AF" w:rsidP="002A76AF">
      <w:pPr>
        <w:rPr>
          <w:rFonts w:ascii="Arial" w:hAnsi="Arial" w:cs="Arial"/>
          <w:i/>
          <w:sz w:val="20"/>
          <w:szCs w:val="20"/>
        </w:rPr>
      </w:pPr>
    </w:p>
    <w:p w:rsidR="002A76AF" w:rsidRPr="001259CC" w:rsidRDefault="001259CC" w:rsidP="00245B6A">
      <w:pPr>
        <w:rPr>
          <w:rFonts w:ascii="Arial" w:hAnsi="Arial" w:cs="Arial"/>
          <w:i/>
          <w:sz w:val="20"/>
          <w:szCs w:val="20"/>
          <w:lang w:val="cs-CZ"/>
        </w:rPr>
      </w:pPr>
      <w:r>
        <w:rPr>
          <w:rFonts w:ascii="Arial" w:hAnsi="Arial" w:cs="Arial"/>
          <w:b/>
        </w:rPr>
        <w:t>[for teacher]</w:t>
      </w:r>
      <w:bookmarkStart w:id="0" w:name="_GoBack"/>
      <w:bookmarkEnd w:id="0"/>
    </w:p>
    <w:p w:rsidR="002A76AF" w:rsidRDefault="002A76AF" w:rsidP="002A76AF">
      <w:pPr>
        <w:rPr>
          <w:rFonts w:ascii="Arial" w:hAnsi="Arial" w:cs="Arial"/>
          <w:i/>
          <w:sz w:val="20"/>
          <w:szCs w:val="20"/>
        </w:rPr>
      </w:pPr>
    </w:p>
    <w:p w:rsidR="002A76AF" w:rsidRDefault="002A76AF" w:rsidP="002A76AF">
      <w:pPr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 xml:space="preserve">Pi </w:t>
      </w:r>
      <w:proofErr w:type="spellStart"/>
      <w:r>
        <w:rPr>
          <w:rFonts w:ascii="Arial" w:hAnsi="Arial" w:cs="Arial"/>
          <w:i/>
          <w:sz w:val="20"/>
          <w:szCs w:val="20"/>
        </w:rPr>
        <w:t>kiraleski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rejteška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trobuj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tu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300 g </w:t>
      </w:r>
      <w:proofErr w:type="spellStart"/>
      <w:r>
        <w:rPr>
          <w:rFonts w:ascii="Arial" w:hAnsi="Arial" w:cs="Arial"/>
          <w:i/>
          <w:sz w:val="20"/>
          <w:szCs w:val="20"/>
        </w:rPr>
        <w:t>áro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sz w:val="20"/>
          <w:szCs w:val="20"/>
        </w:rPr>
        <w:t>kuťin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lon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taj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ek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čejza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páji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O </w:t>
      </w:r>
      <w:proofErr w:type="spellStart"/>
      <w:r>
        <w:rPr>
          <w:rFonts w:ascii="Arial" w:hAnsi="Arial" w:cs="Arial"/>
          <w:i/>
          <w:sz w:val="20"/>
          <w:szCs w:val="20"/>
        </w:rPr>
        <w:t>páji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site </w:t>
      </w:r>
      <w:proofErr w:type="spellStart"/>
      <w:r>
        <w:rPr>
          <w:rFonts w:ascii="Arial" w:hAnsi="Arial" w:cs="Arial"/>
          <w:i/>
          <w:sz w:val="20"/>
          <w:szCs w:val="20"/>
        </w:rPr>
        <w:t>avel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lanďošo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sz w:val="20"/>
          <w:szCs w:val="20"/>
        </w:rPr>
        <w:t>Keres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xumer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proofErr w:type="gramStart"/>
      <w:r>
        <w:rPr>
          <w:rFonts w:ascii="Arial" w:hAnsi="Arial" w:cs="Arial"/>
          <w:i/>
          <w:sz w:val="20"/>
          <w:szCs w:val="20"/>
        </w:rPr>
        <w:t>te</w:t>
      </w:r>
      <w:proofErr w:type="spellEnd"/>
      <w:proofErr w:type="gram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či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lepija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pe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jej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vast, </w:t>
      </w:r>
      <w:proofErr w:type="spellStart"/>
      <w:r>
        <w:rPr>
          <w:rFonts w:ascii="Arial" w:hAnsi="Arial" w:cs="Arial"/>
          <w:i/>
          <w:sz w:val="20"/>
          <w:szCs w:val="20"/>
        </w:rPr>
        <w:t>šosa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les </w:t>
      </w:r>
      <w:proofErr w:type="spellStart"/>
      <w:r>
        <w:rPr>
          <w:rFonts w:ascii="Arial" w:hAnsi="Arial" w:cs="Arial"/>
          <w:i/>
          <w:sz w:val="20"/>
          <w:szCs w:val="20"/>
        </w:rPr>
        <w:t>andi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kirpa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O </w:t>
      </w:r>
      <w:proofErr w:type="spellStart"/>
      <w:r>
        <w:rPr>
          <w:rFonts w:ascii="Arial" w:hAnsi="Arial" w:cs="Arial"/>
          <w:i/>
          <w:sz w:val="20"/>
          <w:szCs w:val="20"/>
        </w:rPr>
        <w:t>xumer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naj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slobodo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proofErr w:type="gramStart"/>
      <w:r>
        <w:rPr>
          <w:rFonts w:ascii="Arial" w:hAnsi="Arial" w:cs="Arial"/>
          <w:i/>
          <w:sz w:val="20"/>
          <w:szCs w:val="20"/>
        </w:rPr>
        <w:t>te</w:t>
      </w:r>
      <w:proofErr w:type="spellEnd"/>
      <w:proofErr w:type="gram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šudrol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Pa </w:t>
      </w:r>
      <w:proofErr w:type="spellStart"/>
      <w:r>
        <w:rPr>
          <w:rFonts w:ascii="Arial" w:hAnsi="Arial" w:cs="Arial"/>
          <w:i/>
          <w:sz w:val="20"/>
          <w:szCs w:val="20"/>
        </w:rPr>
        <w:t>dúje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čáson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ávri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les </w:t>
      </w:r>
      <w:proofErr w:type="spellStart"/>
      <w:r>
        <w:rPr>
          <w:rFonts w:ascii="Arial" w:hAnsi="Arial" w:cs="Arial"/>
          <w:i/>
          <w:sz w:val="20"/>
          <w:szCs w:val="20"/>
        </w:rPr>
        <w:t>les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andaj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kirpa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taj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cirdes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les </w:t>
      </w:r>
      <w:proofErr w:type="spellStart"/>
      <w:r>
        <w:rPr>
          <w:rFonts w:ascii="Arial" w:hAnsi="Arial" w:cs="Arial"/>
          <w:i/>
          <w:sz w:val="20"/>
          <w:szCs w:val="20"/>
        </w:rPr>
        <w:t>loukes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ávri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proofErr w:type="gramStart"/>
      <w:r>
        <w:rPr>
          <w:rFonts w:ascii="Arial" w:hAnsi="Arial" w:cs="Arial"/>
          <w:i/>
          <w:sz w:val="20"/>
          <w:szCs w:val="20"/>
        </w:rPr>
        <w:t>te</w:t>
      </w:r>
      <w:proofErr w:type="spellEnd"/>
      <w:proofErr w:type="gram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na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šinďol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</w:t>
      </w:r>
      <w:proofErr w:type="spellStart"/>
      <w:proofErr w:type="gramStart"/>
      <w:r>
        <w:rPr>
          <w:rFonts w:ascii="Arial" w:hAnsi="Arial" w:cs="Arial"/>
          <w:i/>
          <w:sz w:val="20"/>
          <w:szCs w:val="20"/>
        </w:rPr>
        <w:t>Šos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dopaš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čil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(125 g) </w:t>
      </w:r>
      <w:proofErr w:type="spellStart"/>
      <w:r>
        <w:rPr>
          <w:rFonts w:ascii="Arial" w:hAnsi="Arial" w:cs="Arial"/>
          <w:i/>
          <w:sz w:val="20"/>
          <w:szCs w:val="20"/>
        </w:rPr>
        <w:t>taj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sz w:val="20"/>
          <w:szCs w:val="20"/>
        </w:rPr>
        <w:t>kiral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(1500 g).</w:t>
      </w:r>
      <w:proofErr w:type="gramEnd"/>
      <w:r>
        <w:rPr>
          <w:rFonts w:ascii="Arial" w:hAnsi="Arial" w:cs="Arial"/>
          <w:i/>
          <w:sz w:val="20"/>
          <w:szCs w:val="20"/>
        </w:rPr>
        <w:t xml:space="preserve"> Kana </w:t>
      </w:r>
      <w:proofErr w:type="spellStart"/>
      <w:r>
        <w:rPr>
          <w:rFonts w:ascii="Arial" w:hAnsi="Arial" w:cs="Arial"/>
          <w:i/>
          <w:sz w:val="20"/>
          <w:szCs w:val="20"/>
        </w:rPr>
        <w:t>šutal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proofErr w:type="gramStart"/>
      <w:r>
        <w:rPr>
          <w:rFonts w:ascii="Arial" w:hAnsi="Arial" w:cs="Arial"/>
          <w:i/>
          <w:sz w:val="20"/>
          <w:szCs w:val="20"/>
        </w:rPr>
        <w:t>sa</w:t>
      </w:r>
      <w:proofErr w:type="spellEnd"/>
      <w:proofErr w:type="gramEnd"/>
      <w:r>
        <w:rPr>
          <w:rFonts w:ascii="Arial" w:hAnsi="Arial" w:cs="Arial"/>
          <w:i/>
          <w:sz w:val="20"/>
          <w:szCs w:val="20"/>
        </w:rPr>
        <w:t xml:space="preserve"> e </w:t>
      </w:r>
      <w:proofErr w:type="spellStart"/>
      <w:r>
        <w:rPr>
          <w:rFonts w:ascii="Arial" w:hAnsi="Arial" w:cs="Arial"/>
          <w:i/>
          <w:sz w:val="20"/>
          <w:szCs w:val="20"/>
        </w:rPr>
        <w:t>kirala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sz w:val="20"/>
          <w:szCs w:val="20"/>
        </w:rPr>
        <w:t>šosa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opre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inke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sz w:val="20"/>
          <w:szCs w:val="20"/>
        </w:rPr>
        <w:t>cukro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(300 g) </w:t>
      </w:r>
      <w:proofErr w:type="spellStart"/>
      <w:r>
        <w:rPr>
          <w:rFonts w:ascii="Arial" w:hAnsi="Arial" w:cs="Arial"/>
          <w:i/>
          <w:sz w:val="20"/>
          <w:szCs w:val="20"/>
        </w:rPr>
        <w:t>taj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e </w:t>
      </w:r>
      <w:proofErr w:type="spellStart"/>
      <w:r>
        <w:rPr>
          <w:rFonts w:ascii="Arial" w:hAnsi="Arial" w:cs="Arial"/>
          <w:i/>
          <w:sz w:val="20"/>
          <w:szCs w:val="20"/>
        </w:rPr>
        <w:t>mozoli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</w:t>
      </w:r>
      <w:proofErr w:type="gramStart"/>
      <w:r>
        <w:rPr>
          <w:rFonts w:ascii="Arial" w:hAnsi="Arial" w:cs="Arial"/>
          <w:i/>
          <w:sz w:val="20"/>
          <w:szCs w:val="20"/>
        </w:rPr>
        <w:t xml:space="preserve">Po </w:t>
      </w:r>
      <w:proofErr w:type="spellStart"/>
      <w:r>
        <w:rPr>
          <w:rFonts w:ascii="Arial" w:hAnsi="Arial" w:cs="Arial"/>
          <w:i/>
          <w:sz w:val="20"/>
          <w:szCs w:val="20"/>
        </w:rPr>
        <w:t>paluno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šosa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inke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opre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sz w:val="20"/>
          <w:szCs w:val="20"/>
        </w:rPr>
        <w:t>čil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so </w:t>
      </w:r>
      <w:proofErr w:type="spellStart"/>
      <w:r>
        <w:rPr>
          <w:rFonts w:ascii="Arial" w:hAnsi="Arial" w:cs="Arial"/>
          <w:i/>
          <w:sz w:val="20"/>
          <w:szCs w:val="20"/>
        </w:rPr>
        <w:t>ášilas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(125 g).</w:t>
      </w:r>
      <w:proofErr w:type="gramEnd"/>
      <w:r>
        <w:rPr>
          <w:rFonts w:ascii="Arial" w:hAnsi="Arial" w:cs="Arial"/>
          <w:i/>
          <w:sz w:val="20"/>
          <w:szCs w:val="20"/>
        </w:rPr>
        <w:t xml:space="preserve"> </w:t>
      </w:r>
    </w:p>
    <w:p w:rsidR="002A76AF" w:rsidRDefault="002A76AF" w:rsidP="002A76AF">
      <w:pPr>
        <w:rPr>
          <w:rFonts w:ascii="Arial" w:hAnsi="Arial" w:cs="Arial"/>
          <w:i/>
          <w:sz w:val="20"/>
          <w:szCs w:val="20"/>
        </w:rPr>
      </w:pPr>
    </w:p>
    <w:p w:rsidR="002A76AF" w:rsidRDefault="002A76AF" w:rsidP="002A76AF">
      <w:pPr>
        <w:rPr>
          <w:rFonts w:ascii="Arial" w:hAnsi="Arial" w:cs="Arial"/>
          <w:sz w:val="20"/>
          <w:szCs w:val="20"/>
        </w:rPr>
      </w:pPr>
      <w:r>
        <w:rPr>
          <w:rFonts w:ascii="Arial" w:eastAsia="Arial" w:hAnsi="Arial" w:cs="Arial"/>
          <w:i/>
          <w:sz w:val="20"/>
          <w:szCs w:val="20"/>
        </w:rPr>
        <w:t xml:space="preserve"> </w:t>
      </w:r>
      <w:r>
        <w:rPr>
          <w:rFonts w:ascii="Arial" w:eastAsia="Arial" w:hAnsi="Arial" w:cs="Arial"/>
          <w:b/>
          <w:sz w:val="20"/>
          <w:szCs w:val="20"/>
        </w:rPr>
        <w:t xml:space="preserve"> </w:t>
      </w:r>
    </w:p>
    <w:p w:rsidR="00556318" w:rsidRPr="00545E42" w:rsidRDefault="002E5E50" w:rsidP="00545E42">
      <w:pPr>
        <w:tabs>
          <w:tab w:val="left" w:pos="11940"/>
        </w:tabs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84864" behindDoc="0" locked="0" layoutInCell="1" allowOverlap="1">
                <wp:simplePos x="0" y="0"/>
                <wp:positionH relativeFrom="column">
                  <wp:posOffset>1204595</wp:posOffset>
                </wp:positionH>
                <wp:positionV relativeFrom="paragraph">
                  <wp:posOffset>1767205</wp:posOffset>
                </wp:positionV>
                <wp:extent cx="1218565" cy="1003935"/>
                <wp:effectExtent l="0" t="0" r="19685" b="24765"/>
                <wp:wrapNone/>
                <wp:docPr id="424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8565" cy="1003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45E42" w:rsidRPr="00190E71" w:rsidRDefault="00545E42" w:rsidP="00545E42">
                            <w:r w:rsidRPr="00190E71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54671302" wp14:editId="11510CD2">
                                  <wp:extent cx="1049633" cy="790575"/>
                                  <wp:effectExtent l="19050" t="0" r="0" b="0"/>
                                  <wp:docPr id="321" name="obrázek 10" descr="http://nd05.jxs.cz/647/600/f3522a1c84_79236736_o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http://nd05.jxs.cz/647/600/f3522a1c84_79236736_o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47603" cy="7890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_x0000_s1036" type="#_x0000_t202" style="position:absolute;margin-left:94.85pt;margin-top:139.15pt;width:95.95pt;height:79.05pt;z-index:25168486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rJlNgIAAGIEAAAOAAAAZHJzL2Uyb0RvYy54bWysVF1u2zAMfh+wOwh6X/zTpEuMOEWXLsOA&#10;7gdodwBFlm1hsqhJSuzsRj3HLjZKTtNmG/YwTA+CaJIfyY+kl1dDp8heWCdBlzSbpJQIzaGSuinp&#10;l/vNqzklzjNdMQValPQgHL1avXyx7E0hcmhBVcISBNGu6E1JW+9NkSSOt6JjbgJGaFTWYDvmUbRN&#10;UlnWI3qnkjxNL5MebGUscOEcfr0ZlXQV8etacP+prp3wRJUUc/PxtvHehjtZLVnRWGZayY9psH/I&#10;omNSY9AT1A3zjOys/A2qk9yCg9pPOHQJ1LXkItaA1WTpL9XctcyIWAuS48yJJvf/YPnH/WdLZFXS&#10;aT6lRLMOm3QvBg/7Hw/EgBIkXwSWeuMKNL4zaO6HNzBgt2PFztwC/+qIhnXLdCOurYW+FazCLLPg&#10;mTxzHXFcANn2H6DCYGznIQINte0ChUgKQXTs1uHUIUyI8BAyz+azyxklHHVZml4sLmYxBise3Y11&#10;/p2AjoRHSS2OQIRn+1vnQzqseDQJ0RwoWW2kUlGwzXatLNkzHJdNPEf0MzOlSR9S+7t/Gs+f/Dvp&#10;ceiV7Eo6PxmxIpD2VldxJD2TanxjvkofWQzEjRT6YTvEtmVxhgPFW6gOyKuFcchxKfHRgv1OSY8D&#10;XlL3bcesoES916E30/lsEVZilNJ8/hole6bbnumY5ghXUk/J+Fz7cZN2xsqmxWjjRGi4xp7WMrL9&#10;lNmxBhzk2ITj0oVNeS5Hq6dfw+onAAAA//8DAFBLAwQUAAYACAAAACEAQV6xsd8AAAALAQAADwAA&#10;AGRycy9kb3ducmV2LnhtbEyPQW7CMBBF95V6B2sqsSsOBCUmjYMQEpW6JHCAITZxSmxHsYG0p+90&#10;1S6/5un/N+Vmsj276zF03klYzBNg2jVeda6VcDruXwWwENEp7L3TEr50gE31/FRiofzDHfS9ji2j&#10;EhcKlGBiHArOQ2O0xTD3g3Z0u/jRYqQ4tlyN+KBy2/NlkmTcYudoweCgd0Y31/pmadeIrsHDPr98&#10;Tx/bWH+ejuH9KuXsZdq+AYt6in8w/OqTOlTkdPY3pwLrKYt1TqiEZS5SYESkYpEBO0tYpdkKeFXy&#10;/z9UPwAAAP//AwBQSwECLQAUAAYACAAAACEAtoM4kv4AAADhAQAAEwAAAAAAAAAAAAAAAAAAAAAA&#10;W0NvbnRlbnRfVHlwZXNdLnhtbFBLAQItABQABgAIAAAAIQA4/SH/1gAAAJQBAAALAAAAAAAAAAAA&#10;AAAAAC8BAABfcmVscy8ucmVsc1BLAQItABQABgAIAAAAIQAzXrJlNgIAAGIEAAAOAAAAAAAAAAAA&#10;AAAAAC4CAABkcnMvZTJvRG9jLnhtbFBLAQItABQABgAIAAAAIQBBXrGx3wAAAAsBAAAPAAAAAAAA&#10;AAAAAAAAAJAEAABkcnMvZG93bnJldi54bWxQSwUGAAAAAAQABADzAAAAnAUAAAAA&#10;" strokeweight="0">
                <v:textbox inset="11.7pt,8.1pt,11.7pt,8.1pt">
                  <w:txbxContent>
                    <w:p w:rsidR="00545E42" w:rsidRPr="00190E71" w:rsidRDefault="00545E42" w:rsidP="00545E42">
                      <w:r w:rsidRPr="00190E71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54671302" wp14:editId="11510CD2">
                            <wp:extent cx="1049633" cy="790575"/>
                            <wp:effectExtent l="19050" t="0" r="0" b="0"/>
                            <wp:docPr id="321" name="obrázek 10" descr="http://nd05.jxs.cz/647/600/f3522a1c84_79236736_o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http://nd05.jxs.cz/647/600/f3522a1c84_79236736_o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47603" cy="7890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85888" behindDoc="0" locked="0" layoutInCell="1" allowOverlap="1">
                <wp:simplePos x="0" y="0"/>
                <wp:positionH relativeFrom="column">
                  <wp:posOffset>2823845</wp:posOffset>
                </wp:positionH>
                <wp:positionV relativeFrom="paragraph">
                  <wp:posOffset>1700530</wp:posOffset>
                </wp:positionV>
                <wp:extent cx="1459230" cy="1611630"/>
                <wp:effectExtent l="0" t="0" r="26670" b="26670"/>
                <wp:wrapNone/>
                <wp:docPr id="423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9230" cy="16116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45E42" w:rsidRDefault="00545E42" w:rsidP="00545E42">
                            <w:pPr>
                              <w:jc w:val="center"/>
                            </w:pPr>
                            <w:r w:rsidRPr="00190E71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0F34ACF1" wp14:editId="72DB63F4">
                                  <wp:extent cx="514350" cy="450914"/>
                                  <wp:effectExtent l="19050" t="0" r="0" b="0"/>
                                  <wp:docPr id="346" name="obrázek 4" descr="http://www.znasehoregionu.cz/photos/fs1tvaroh-bystric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://www.znasehoregionu.cz/photos/fs1tvaroh-bystric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76" cy="4509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190E71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65966FA4" wp14:editId="5745C4E9">
                                  <wp:extent cx="514350" cy="450914"/>
                                  <wp:effectExtent l="19050" t="0" r="0" b="0"/>
                                  <wp:docPr id="347" name="obrázek 4" descr="http://www.znasehoregionu.cz/photos/fs1tvaroh-bystric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://www.znasehoregionu.cz/photos/fs1tvaroh-bystric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76" cy="4509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190E71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2AA012C9" wp14:editId="59FD7153">
                                  <wp:extent cx="514350" cy="450914"/>
                                  <wp:effectExtent l="19050" t="0" r="0" b="0"/>
                                  <wp:docPr id="348" name="obrázek 4" descr="http://www.znasehoregionu.cz/photos/fs1tvaroh-bystrice.jpg">
                                    <a:hlinkClick xmlns:a="http://schemas.openxmlformats.org/drawingml/2006/main" r:id="rId8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://www.znasehoregionu.cz/photos/fs1tvaroh-bystric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76" cy="4509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190E71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6AF161DB" wp14:editId="4943ED31">
                                  <wp:extent cx="514350" cy="450914"/>
                                  <wp:effectExtent l="19050" t="0" r="0" b="0"/>
                                  <wp:docPr id="349" name="obrázek 4" descr="http://www.znasehoregionu.cz/photos/fs1tvaroh-bystric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://www.znasehoregionu.cz/photos/fs1tvaroh-bystric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76" cy="4509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190E71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4DEF5A86" wp14:editId="7270ABD5">
                                  <wp:extent cx="514350" cy="450914"/>
                                  <wp:effectExtent l="19050" t="0" r="0" b="0"/>
                                  <wp:docPr id="350" name="obrázek 4" descr="http://www.znasehoregionu.cz/photos/fs1tvaroh-bystric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://www.znasehoregionu.cz/photos/fs1tvaroh-bystric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76" cy="4509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190E71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677CEC75" wp14:editId="3E883BDD">
                                  <wp:extent cx="514350" cy="450914"/>
                                  <wp:effectExtent l="19050" t="0" r="0" b="0"/>
                                  <wp:docPr id="351" name="obrázek 4" descr="http://www.znasehoregionu.cz/photos/fs1tvaroh-bystric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://www.znasehoregionu.cz/photos/fs1tvaroh-bystric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76" cy="4509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_x0000_s1037" type="#_x0000_t202" style="position:absolute;margin-left:222.35pt;margin-top:133.9pt;width:114.9pt;height:126.9pt;z-index:25168588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ItNNAIAAGIEAAAOAAAAZHJzL2Uyb0RvYy54bWysVF1u2zAMfh+wOwh6X/zTNEuNOEWXLsOA&#10;7gdodwBZlm1hsqhJSuzuRj3HLjZKTtNmG/YwTA+CaJIfyY+kV5djr8heWCdBlzSbpZQIzaGWui3p&#10;l7vtqyUlzjNdMwValPReOHq5fvliNZhC5NCBqoUlCKJdMZiSdt6bIkkc70TP3AyM0KhswPbMo2jb&#10;pLZsQPReJXmaLpIBbG0scOEcfr2elHQd8ZtGcP+paZzwRJUUc/PxtvGuwp2sV6xoLTOd5Ic02D9k&#10;0TOpMegR6pp5RnZW/gbVS27BQeNnHPoEmkZyEWvAarL0l2puO2ZErAXJceZIk/t/sPzj/rMlsi7p&#10;PD+jRLMem3QnRg/7Hw/EgBIkXwaWBuMKNL41aO7HNzBit2PFztwA/+qIhk3HdCuurIWhE6zGLLPg&#10;mTxznXBcAKmGD1BjMLbzEIHGxvaBQiSFIDp26/7YIUyI8BByfn6Rn6GKoy5bZNkChRCDFY/uxjr/&#10;TkBPwqOkFkcgwrP9jfOT6aNJiOZAyXorlYqCbauNsmTPcFy28RzQT8yUJkNI7e/+aTx/8u+lx6FX&#10;si/p8mjEikDaW11jjqzwTKrpjaUpfWAxEDdR6MdqjG3LIseB4grqe+TVwjTkuJT46MB+p2TAAS+p&#10;+7ZjVlCi3uvQm/ny/CKsxCSl+fI1SvZEV53omOYIV1JPyfTc+GmTdsbKtsNo00RouMKeNjKy/ZTZ&#10;oQYc5Nivw9KFTXkuR6unX8P6JwAAAP//AwBQSwMEFAAGAAgAAAAhAFn6C77fAAAACwEAAA8AAABk&#10;cnMvZG93bnJldi54bWxMj0FOwzAQRfdI3MEaJHbUaZQmVYhTVUhFYtm0B5jG0zg0tqPYbQOnZ1jB&#10;cjRP/79fbWY7iBtNofdOwXKRgCDXet27TsHxsHtZgwgRncbBO1LwRQE29eNDhaX2d7enWxM7wSEu&#10;lKjAxDiWUobWkMWw8CM5/p39ZDHyOXVST3jncDvINElyabF33GBwpDdD7aW5Wu41677F/a44f88f&#10;29h8Hg/h/aLU89O8fQURaY5/MPzqszrU7HTyV6eDGBRkWVYwqiDNC97ARF5kKxAnBat0mYOsK/l/&#10;Q/0DAAD//wMAUEsBAi0AFAAGAAgAAAAhALaDOJL+AAAA4QEAABMAAAAAAAAAAAAAAAAAAAAAAFtD&#10;b250ZW50X1R5cGVzXS54bWxQSwECLQAUAAYACAAAACEAOP0h/9YAAACUAQAACwAAAAAAAAAAAAAA&#10;AAAvAQAAX3JlbHMvLnJlbHNQSwECLQAUAAYACAAAACEAJOyLTTQCAABiBAAADgAAAAAAAAAAAAAA&#10;AAAuAgAAZHJzL2Uyb0RvYy54bWxQSwECLQAUAAYACAAAACEAWfoLvt8AAAALAQAADwAAAAAAAAAA&#10;AAAAAACOBAAAZHJzL2Rvd25yZXYueG1sUEsFBgAAAAAEAAQA8wAAAJoFAAAAAA==&#10;" strokeweight="0">
                <v:textbox inset="11.7pt,8.1pt,11.7pt,8.1pt">
                  <w:txbxContent>
                    <w:p w:rsidR="00545E42" w:rsidRDefault="00545E42" w:rsidP="00545E42">
                      <w:pPr>
                        <w:jc w:val="center"/>
                      </w:pPr>
                      <w:r w:rsidRPr="00190E71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0F34ACF1" wp14:editId="72DB63F4">
                            <wp:extent cx="514350" cy="450914"/>
                            <wp:effectExtent l="19050" t="0" r="0" b="0"/>
                            <wp:docPr id="346" name="obrázek 4" descr="http://www.znasehoregionu.cz/photos/fs1tvaroh-bystric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://www.znasehoregionu.cz/photos/fs1tvaroh-bystric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376" cy="4509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190E71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65966FA4" wp14:editId="5745C4E9">
                            <wp:extent cx="514350" cy="450914"/>
                            <wp:effectExtent l="19050" t="0" r="0" b="0"/>
                            <wp:docPr id="347" name="obrázek 4" descr="http://www.znasehoregionu.cz/photos/fs1tvaroh-bystric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://www.znasehoregionu.cz/photos/fs1tvaroh-bystric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376" cy="4509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190E71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2AA012C9" wp14:editId="59FD7153">
                            <wp:extent cx="514350" cy="450914"/>
                            <wp:effectExtent l="19050" t="0" r="0" b="0"/>
                            <wp:docPr id="348" name="obrázek 4" descr="http://www.znasehoregionu.cz/photos/fs1tvaroh-bystrice.jpg">
                              <a:hlinkClick xmlns:a="http://schemas.openxmlformats.org/drawingml/2006/main" r:id="rId8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://www.znasehoregionu.cz/photos/fs1tvaroh-bystric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376" cy="4509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190E71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6AF161DB" wp14:editId="4943ED31">
                            <wp:extent cx="514350" cy="450914"/>
                            <wp:effectExtent l="19050" t="0" r="0" b="0"/>
                            <wp:docPr id="349" name="obrázek 4" descr="http://www.znasehoregionu.cz/photos/fs1tvaroh-bystric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://www.znasehoregionu.cz/photos/fs1tvaroh-bystric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376" cy="4509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190E71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4DEF5A86" wp14:editId="7270ABD5">
                            <wp:extent cx="514350" cy="450914"/>
                            <wp:effectExtent l="19050" t="0" r="0" b="0"/>
                            <wp:docPr id="350" name="obrázek 4" descr="http://www.znasehoregionu.cz/photos/fs1tvaroh-bystric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://www.znasehoregionu.cz/photos/fs1tvaroh-bystric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376" cy="4509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190E71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677CEC75" wp14:editId="3E883BDD">
                            <wp:extent cx="514350" cy="450914"/>
                            <wp:effectExtent l="19050" t="0" r="0" b="0"/>
                            <wp:docPr id="351" name="obrázek 4" descr="http://www.znasehoregionu.cz/photos/fs1tvaroh-bystric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://www.znasehoregionu.cz/photos/fs1tvaroh-bystric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376" cy="4509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86912" behindDoc="0" locked="0" layoutInCell="1" allowOverlap="1">
                <wp:simplePos x="0" y="0"/>
                <wp:positionH relativeFrom="column">
                  <wp:posOffset>4535170</wp:posOffset>
                </wp:positionH>
                <wp:positionV relativeFrom="paragraph">
                  <wp:posOffset>1741170</wp:posOffset>
                </wp:positionV>
                <wp:extent cx="1107440" cy="1178560"/>
                <wp:effectExtent l="0" t="0" r="16510" b="21590"/>
                <wp:wrapNone/>
                <wp:docPr id="422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7440" cy="1178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45E42" w:rsidRDefault="00545E42" w:rsidP="00545E4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332677CF" wp14:editId="65CF049B">
                                  <wp:extent cx="810260" cy="903605"/>
                                  <wp:effectExtent l="0" t="0" r="0" b="0"/>
                                  <wp:docPr id="382" name="Picture 38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MC900325376[1].WMF"/>
                                          <pic:cNvPicPr/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10260" cy="9036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45E42" w:rsidRDefault="00545E42" w:rsidP="00545E4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_x0000_s1038" type="#_x0000_t202" style="position:absolute;margin-left:357.1pt;margin-top:137.1pt;width:87.2pt;height:92.8pt;z-index:25168691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RHpNQIAAGIEAAAOAAAAZHJzL2Uyb0RvYy54bWysVNtu2zAMfR+wfxD0vviCtMmMOEWXLsOA&#10;7gK0+wBZlm1hsqhJSuzsj/Yd/bFRcpK13bCHYX4QxJA8JM+hsroae0X2wjoJuqTZLKVEaA611G1J&#10;v9xvXy0pcZ7pminQoqQH4ejV+uWL1WAKkUMHqhaWIIh2xWBK2nlviiRxvBM9czMwQqOzAdszj6Zt&#10;k9qyAdF7leRpepkMYGtjgQvn8NebyUnXEb9pBPefmsYJT1RJsTcfTxvPKpzJesWK1jLTSX5sg/1D&#10;Fz2TGoueoW6YZ2Rn5W9QveQWHDR+xqFPoGkkF3EGnCZLn01z1zEj4ixIjjNnmtz/g+Uf958tkXVJ&#10;53lOiWY9inQvRg/7hx/EgBIkXwSWBuMKDL4zGO7HNzCi2nFiZ26Bf3VEw6ZjuhXX1sLQCVZjl1nI&#10;TB6lTjgugFTDB6ixGNt5iEBjY/tAIZJCEB3VOpwVwoYIDyWzdDGfo4ujL8sWy4vLqGHCilO6sc6/&#10;E9CTcCmpxRWI8Gx/63xohxWnkFDNgZL1VioVDdtWG2XJnuG6bOMXJ3gWpjQZQmt/z0/j96f8Xnpc&#10;eiX7ki7PQawIpL3VdVxJz6Sa7tiv0kcWA3EThX6sxihblp/UqaA+IK8WpiXHR4mXDux3SgZc8JK6&#10;bztmBSXqvQ7azJcXr8OTmKw0Xy7Qsk981RMf0xzhSuopma4bP72knbGy7bDatBEarlHTRka2g/hT&#10;Z8cZcJGjCMdHF17KYztG/fprWP8EAAD//wMAUEsDBBQABgAIAAAAIQBvrhIx3wAAAAsBAAAPAAAA&#10;ZHJzL2Rvd25yZXYueG1sTI/BbsIwDIbvk/YOkSftNlIqRkPXFKFJTNqRwgOYxrQdjVM1Abo9/cJp&#10;u9nyp///XKwn24srjb5zrGE+S0AQ18503Gg47LcvCoQPyAZ7x6Thmzysy8eHAnPjbryjaxUaEUPY&#10;56ihDWHIpfR1Sxb9zA3E8XZyo8UQ17GRZsRbDLe9TJNkKS12HBtaHOi9pfpcXWzsbVVX426bnX6m&#10;z02ovg57/3HW+vlp2ryBCDSFPxju+lEdyuh0dBc2XvQasvkijaiGNLsPkVBKLUEcNSxeVwpkWcj/&#10;P5S/AAAA//8DAFBLAQItABQABgAIAAAAIQC2gziS/gAAAOEBAAATAAAAAAAAAAAAAAAAAAAAAABb&#10;Q29udGVudF9UeXBlc10ueG1sUEsBAi0AFAAGAAgAAAAhADj9If/WAAAAlAEAAAsAAAAAAAAAAAAA&#10;AAAALwEAAF9yZWxzLy5yZWxzUEsBAi0AFAAGAAgAAAAhAF5REek1AgAAYgQAAA4AAAAAAAAAAAAA&#10;AAAALgIAAGRycy9lMm9Eb2MueG1sUEsBAi0AFAAGAAgAAAAhAG+uEjHfAAAACwEAAA8AAAAAAAAA&#10;AAAAAAAAjwQAAGRycy9kb3ducmV2LnhtbFBLBQYAAAAABAAEAPMAAACbBQAAAAA=&#10;" strokeweight="0">
                <v:textbox inset="11.7pt,8.1pt,11.7pt,8.1pt">
                  <w:txbxContent>
                    <w:p w:rsidR="00545E42" w:rsidRDefault="00545E42" w:rsidP="00545E42">
                      <w:pPr>
                        <w:jc w:val="center"/>
                      </w:pPr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332677CF" wp14:editId="65CF049B">
                            <wp:extent cx="810260" cy="903605"/>
                            <wp:effectExtent l="0" t="0" r="0" b="0"/>
                            <wp:docPr id="382" name="Picture 38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MC900325376[1].WMF"/>
                                    <pic:cNvPicPr/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10260" cy="9036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45E42" w:rsidRDefault="00545E42" w:rsidP="00545E4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87936" behindDoc="0" locked="0" layoutInCell="1" allowOverlap="1">
                <wp:simplePos x="0" y="0"/>
                <wp:positionH relativeFrom="column">
                  <wp:posOffset>6021705</wp:posOffset>
                </wp:positionH>
                <wp:positionV relativeFrom="paragraph">
                  <wp:posOffset>1807845</wp:posOffset>
                </wp:positionV>
                <wp:extent cx="1163955" cy="1045210"/>
                <wp:effectExtent l="0" t="0" r="17145" b="21590"/>
                <wp:wrapNone/>
                <wp:docPr id="421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3955" cy="1045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45E42" w:rsidRDefault="00545E42" w:rsidP="00545E42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90E71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cs-CZ" w:eastAsia="cs-CZ" w:bidi="ar-SA"/>
                              </w:rPr>
                              <w:drawing>
                                <wp:inline distT="0" distB="0" distL="0" distR="0" wp14:anchorId="0FC3A906" wp14:editId="6038070C">
                                  <wp:extent cx="715612" cy="847725"/>
                                  <wp:effectExtent l="19050" t="0" r="8288" b="0"/>
                                  <wp:docPr id="414" name="obrázek 1" descr="http://www.bio-shopping.cz/fotky8050/fotos/_vyrn_6589rozinky-volne.jpg">
                                    <a:hlinkClick xmlns:a="http://schemas.openxmlformats.org/drawingml/2006/main" r:id="rId1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www.bio-shopping.cz/fotky8050/fotos/_vyrn_6589rozinky-voln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5612" cy="8477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_x0000_s1039" type="#_x0000_t202" style="position:absolute;margin-left:474.15pt;margin-top:142.35pt;width:91.65pt;height:82.3pt;z-index:251687936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oxENwIAAGIEAAAOAAAAZHJzL2Uyb0RvYy54bWysVNtu2zAMfR+wfxD0vtjOpUuNOEWXLsOA&#10;7gK0+wBFlm1hkqhJSuzuj/Yd+7FRcppeNuxhmB8EMaQODw/JrC4GrchBOC/BVLSY5JQIw6GWpq3o&#10;l9vtqyUlPjBTMwVGVPROeHqxfvli1dtSTKEDVQtHEMT4srcV7UKwZZZ53gnN/ASsMOhswGkW0HRt&#10;VjvWI7pW2TTPz7IeXG0dcOE9/no1Ouk64TeN4OFT03gRiKoocgvpdOncxTNbr1jZOmY7yY802D+w&#10;0EwaTHqCumKBkb2Tv0FpyR14aMKEg86gaSQXqQaspsifVXPTMStSLSiOtyeZ/P+D5R8Pnx2RdUXn&#10;04ISwzQ26VYMAQ4/fxALSpBZUqm3vsTgG4vhYXgDA3Y7VeztNfCvnhjYdMy04tI56DvBamRZRH2z&#10;R09jX3zpI8iu/wA1JmP7AAloaJyOEqIoBNGxW3enDiEhwmPK4mx2vlhQwtFX5PPFtEjsMlbeP7fO&#10;h3cCNImXijocgQTPDtc+RDqsvA+J2TwoWW+lUslw7W6jHDkwHJdt+lIFz8KUIX2k9vf3efr+9F7L&#10;gEOvpK7o8hTEyijaW1OnkQxMqvGOfJU5qhiFGyUMw25IbStmMUNUdQf1HerqYBxyXEq8dOC+U9Lj&#10;gFfUf9szJyhR703szXy5OI8rMVr5dPkaLffEt3viY4YjXEUDJeN1E8ZN2lsn2w6zjRNh4BJ72sik&#10;9gOzYw04yKkJx6WLm/LYTlEPfw3rXwAAAP//AwBQSwMEFAAGAAgAAAAhADm73E3gAAAADAEAAA8A&#10;AABkcnMvZG93bnJldi54bWxMj0FuwjAQRfeVegdrKnVXnJAIQoiDUCUqdUngAEM8JCnxOIoNpD19&#10;zapdjv7T/2+KzWR6caPRdZYVxLMIBHFtdceNguNh95aBcB5ZY2+ZFHyTg035/FRgru2d93SrfCNC&#10;CbscFbTeD7mUrm7JoJvZgThkZzsa9OEcG6lHvIdy08t5FC2kwY7DQosDvbdUX6qrCbtt1tW43y3P&#10;P9Pn1ldfx4P7uCj1+jJt1yA8Tf4Phod+UIcyOJ3slbUTvYJVmiUBVTDP0iWIBxEn8QLESUGarhKQ&#10;ZSH/P1H+AgAA//8DAFBLAQItABQABgAIAAAAIQC2gziS/gAAAOEBAAATAAAAAAAAAAAAAAAAAAAA&#10;AABbQ29udGVudF9UeXBlc10ueG1sUEsBAi0AFAAGAAgAAAAhADj9If/WAAAAlAEAAAsAAAAAAAAA&#10;AAAAAAAALwEAAF9yZWxzLy5yZWxzUEsBAi0AFAAGAAgAAAAhALGSjEQ3AgAAYgQAAA4AAAAAAAAA&#10;AAAAAAAALgIAAGRycy9lMm9Eb2MueG1sUEsBAi0AFAAGAAgAAAAhADm73E3gAAAADAEAAA8AAAAA&#10;AAAAAAAAAAAAkQQAAGRycy9kb3ducmV2LnhtbFBLBQYAAAAABAAEAPMAAACeBQAAAAA=&#10;" strokeweight="0">
                <v:textbox inset="11.7pt,8.1pt,11.7pt,8.1pt">
                  <w:txbxContent>
                    <w:p w:rsidR="00545E42" w:rsidRDefault="00545E42" w:rsidP="00545E42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90E71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cs-CZ" w:eastAsia="cs-CZ" w:bidi="ar-SA"/>
                        </w:rPr>
                        <w:drawing>
                          <wp:inline distT="0" distB="0" distL="0" distR="0" wp14:anchorId="0FC3A906" wp14:editId="6038070C">
                            <wp:extent cx="715612" cy="847725"/>
                            <wp:effectExtent l="19050" t="0" r="8288" b="0"/>
                            <wp:docPr id="414" name="obrázek 1" descr="http://www.bio-shopping.cz/fotky8050/fotos/_vyrn_6589rozinky-volne.jpg">
                              <a:hlinkClick xmlns:a="http://schemas.openxmlformats.org/drawingml/2006/main" r:id="rId1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://www.bio-shopping.cz/fotky8050/fotos/_vyrn_6589rozinky-voln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5612" cy="8477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83840" behindDoc="0" locked="0" layoutInCell="1" allowOverlap="1">
                <wp:simplePos x="0" y="0"/>
                <wp:positionH relativeFrom="column">
                  <wp:posOffset>6850380</wp:posOffset>
                </wp:positionH>
                <wp:positionV relativeFrom="paragraph">
                  <wp:posOffset>31750</wp:posOffset>
                </wp:positionV>
                <wp:extent cx="1173480" cy="1445260"/>
                <wp:effectExtent l="0" t="0" r="26670" b="21590"/>
                <wp:wrapNone/>
                <wp:docPr id="420" name="Textové po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3480" cy="1445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45E42" w:rsidRDefault="00545E42" w:rsidP="00545E42"/>
                          <w:p w:rsidR="00545E42" w:rsidRDefault="00545E42" w:rsidP="00545E42"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6957FAB5" wp14:editId="6F39DE3F">
                                  <wp:extent cx="876300" cy="1039495"/>
                                  <wp:effectExtent l="0" t="0" r="0" b="0"/>
                                  <wp:docPr id="297" name="Picture 2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MC900347379[1].WMF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76300" cy="10394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_x0000_s1040" type="#_x0000_t202" style="position:absolute;margin-left:539.4pt;margin-top:2.5pt;width:92.4pt;height:113.8pt;z-index:25168384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95ENQIAAGIEAAAOAAAAZHJzL2Uyb0RvYy54bWysVNtu2zAMfR+wfxD0vvgyt82MOEWXLsOA&#10;7gK0+wBZlm1hsqhJSuzuj/Yd+7FRcpK13bCHYX4QxJA8PDyksrqcBkX2wjoJuqLZIqVEaA6N1F1F&#10;P99tXywpcZ7phinQoqL3wtHL9fNnq9GUIoceVCMsQRDtytFUtPfelEnieC8G5hZghEZnC3ZgHk3b&#10;JY1lI6IPKsnT9DwZwTbGAhfO4a/Xs5OuI37bCu4/tq0TnqiKIjcfTxvPOpzJesXKzjLTS36gwf6B&#10;xcCkxqInqGvmGdlZ+RvUILkFB61fcBgSaFvJRewBu8nSJ93c9syI2AuK48xJJvf/YPmH/SdLZFPR&#10;Ikd9NBtwSHdi8rD/8Z0YUILkeVBpNK7E4FuD4X56DRNOO3bszA3wL45o2PRMd+LKWhh7wRpkmYXM&#10;5EHqjOMCSD2+hwaLsZ2HCDS1dggSoigE0ZHN/WlCSIjwUDK7eFks0cXRlxXFWX4eZ5iw8phurPNv&#10;BQwkXCpqcQUiPNvfOB/osPIYEqo5ULLZSqWiYbt6oyzZM1yXbfxiB0/ClCZjoPb3/DR+f8ofpMel&#10;V3Ko6PIUxMog2hvdxJX0TKr5jnyVPqgYhJsl9FM9xbFlxXE6NTT3qKuFecnxUeKlB/uNkhEXvKLu&#10;645ZQYl6p8NsiuXZq/AkZivNlxdo2Ue++pGPaY5wFfWUzNeNn1/SzljZ9Vht3ggNVzjTVka1w/Bn&#10;ZocecJHjEA6PLryUh3aM+vXXsP4JAAD//wMAUEsDBBQABgAIAAAAIQBNGEJ93gAAAAsBAAAPAAAA&#10;ZHJzL2Rvd25yZXYueG1sTI/BbsIwEETvlfoP1lbqrTgENUQhDkKVqNQjgQ8w8RIH4nUUG0j79V1O&#10;7XE0o5k35XpyvbjhGDpPCuazBARS401HrYLDfvuWgwhRk9G9J1TwjQHW1fNTqQvj77TDWx1bwSUU&#10;Cq3AxjgUUobGotNh5gck9k5+dDqyHFtpRn3nctfLNEky6XRHvGD1gB8Wm0t9dbxr867Ru+3y9DN9&#10;bWJ9PuzD50Wp15dpswIRcYp/YXjgMzpUzHT0VzJB9KyTZc7sUcE7f3oE0myRgTgqSBdpBrIq5f8P&#10;1S8AAAD//wMAUEsBAi0AFAAGAAgAAAAhALaDOJL+AAAA4QEAABMAAAAAAAAAAAAAAAAAAAAAAFtD&#10;b250ZW50X1R5cGVzXS54bWxQSwECLQAUAAYACAAAACEAOP0h/9YAAACUAQAACwAAAAAAAAAAAAAA&#10;AAAvAQAAX3JlbHMvLnJlbHNQSwECLQAUAAYACAAAACEATGPeRDUCAABiBAAADgAAAAAAAAAAAAAA&#10;AAAuAgAAZHJzL2Uyb0RvYy54bWxQSwECLQAUAAYACAAAACEATRhCfd4AAAALAQAADwAAAAAAAAAA&#10;AAAAAACPBAAAZHJzL2Rvd25yZXYueG1sUEsFBgAAAAAEAAQA8wAAAJoFAAAAAA==&#10;" strokeweight="0">
                <v:textbox inset="11.7pt,8.1pt,11.7pt,8.1pt">
                  <w:txbxContent>
                    <w:p w:rsidR="00545E42" w:rsidRDefault="00545E42" w:rsidP="00545E42"/>
                    <w:p w:rsidR="00545E42" w:rsidRDefault="00545E42" w:rsidP="00545E42"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6957FAB5" wp14:editId="6F39DE3F">
                            <wp:extent cx="876300" cy="1039495"/>
                            <wp:effectExtent l="0" t="0" r="0" b="0"/>
                            <wp:docPr id="297" name="Picture 2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MC900347379[1].WMF"/>
                                    <pic:cNvPicPr/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76300" cy="10394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82816" behindDoc="0" locked="0" layoutInCell="1" allowOverlap="1">
                <wp:simplePos x="0" y="0"/>
                <wp:positionH relativeFrom="column">
                  <wp:posOffset>5393055</wp:posOffset>
                </wp:positionH>
                <wp:positionV relativeFrom="paragraph">
                  <wp:posOffset>59055</wp:posOffset>
                </wp:positionV>
                <wp:extent cx="1163955" cy="1430655"/>
                <wp:effectExtent l="0" t="0" r="17145" b="17145"/>
                <wp:wrapNone/>
                <wp:docPr id="419" name="Textové po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3955" cy="1430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45E42" w:rsidRDefault="00545E42" w:rsidP="00545E4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2EFAC842" wp14:editId="65E146B8">
                                  <wp:extent cx="866775" cy="925830"/>
                                  <wp:effectExtent l="0" t="0" r="0" b="0"/>
                                  <wp:docPr id="274" name="Picture 2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MC900333948[1].WMF"/>
                                          <pic:cNvPicPr/>
                                        </pic:nvPicPr>
                                        <pic:blipFill>
                                          <a:blip r:embed="rId2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6775" cy="9258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_x0000_s1041" type="#_x0000_t202" style="position:absolute;margin-left:424.65pt;margin-top:4.65pt;width:91.65pt;height:112.65pt;z-index:251682816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aebNAIAAGIEAAAOAAAAZHJzL2Uyb0RvYy54bWysVF1u2zAMfh+wOwh6X2znb4kRp+jSZRjQ&#10;/QDtDqDIsi1MFjVJiZ3dqOfYxUbJadpswx6G6UEQTfIj+ZH06qpvFTkI6yTogmajlBKhOZRS1wX9&#10;cr99taDEeaZLpkCLgh6Fo1frly9WncnFGBpQpbAEQbTLO1PQxnuTJ4njjWiZG4ERGpUV2JZ5FG2d&#10;lJZ1iN6qZJym86QDWxoLXDiHX28GJV1H/KoS3H+qKic8UQXF3Hy8bbx34U7WK5bXlplG8lMa7B+y&#10;aJnUGPQMdcM8I3srf4NqJbfgoPIjDm0CVSW5iDVgNVn6SzV3DTMi1oLkOHOmyf0/WP7x8NkSWRZ0&#10;mi0p0azFJt2L3sPhxwMxoAQZTwJLnXE5Gt8ZNPf9G+ix27FiZ26Bf3VEw6ZhuhbX1kLXCFZillnw&#10;TJ65DjgugOy6D1BiMLb3EIH6yraBQiSFIDp263juECZEeAiZzSfL2YwSjrpsOknnKIQYLH90N9b5&#10;dwJaEh4FtTgCEZ4dbp0fTB9NQjQHSpZbqVQUbL3bKEsODMdlG88J/cJMadKF1P7un8bzJ/9Wehx6&#10;JduCLs5GLA+kvdUl5shyz6Qa3lia0icWA3EDhb7f9bFtWaw/ULyD8oi8WhiGHJcSHw3Y75R0OOAF&#10;dd/2zApK1HsdejNdzJZhJQYpHS9eo2QvdLsLHdMc4QrqKRmeGz9s0t5YWTcYbZgIDdfY00pGtp8y&#10;O9WAgxz7dVq6sCnP5Wj19GtY/wQAAP//AwBQSwMEFAAGAAgAAAAhAP3Ct23eAAAACgEAAA8AAABk&#10;cnMvZG93bnJldi54bWxMj8FugzAQRO+V+g/WVuqtMYWIUoKJokqp1GNIPmCDN0CC1wg7Ce3X15za&#10;02o1o5k3xXoyvbjR6DrLCl4XEQji2uqOGwWH/fYlA+E8ssbeMin4Jgfr8vGhwFzbO+/oVvlGhBB2&#10;OSpovR9yKV3dkkG3sANx0E52NOjDOzZSj3gP4aaXcRSl0mDHoaHFgT5aqi/V1YTeNutq3G3fTj/T&#10;18ZX58PefV6Uen6aNisQnib/Z4YZP6BDGZiO9sraiV5BtnxPglXBfGY9SuIUxFFBnCxTkGUh/08o&#10;fwEAAP//AwBQSwECLQAUAAYACAAAACEAtoM4kv4AAADhAQAAEwAAAAAAAAAAAAAAAAAAAAAAW0Nv&#10;bnRlbnRfVHlwZXNdLnhtbFBLAQItABQABgAIAAAAIQA4/SH/1gAAAJQBAAALAAAAAAAAAAAAAAAA&#10;AC8BAABfcmVscy8ucmVsc1BLAQItABQABgAIAAAAIQBzWaebNAIAAGIEAAAOAAAAAAAAAAAAAAAA&#10;AC4CAABkcnMvZTJvRG9jLnhtbFBLAQItABQABgAIAAAAIQD9wrdt3gAAAAoBAAAPAAAAAAAAAAAA&#10;AAAAAI4EAABkcnMvZG93bnJldi54bWxQSwUGAAAAAAQABADzAAAAmQUAAAAA&#10;" strokeweight="0">
                <v:textbox inset="11.7pt,8.1pt,11.7pt,8.1pt">
                  <w:txbxContent>
                    <w:p w:rsidR="00545E42" w:rsidRDefault="00545E42" w:rsidP="00545E42">
                      <w:pPr>
                        <w:jc w:val="center"/>
                      </w:pPr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2EFAC842" wp14:editId="65E146B8">
                            <wp:extent cx="866775" cy="925830"/>
                            <wp:effectExtent l="0" t="0" r="0" b="0"/>
                            <wp:docPr id="274" name="Picture 2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MC900333948[1].WMF"/>
                                    <pic:cNvPicPr/>
                                  </pic:nvPicPr>
                                  <pic:blipFill>
                                    <a:blip r:embed="rId2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6775" cy="9258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81792" behindDoc="0" locked="0" layoutInCell="1" allowOverlap="1">
                <wp:simplePos x="0" y="0"/>
                <wp:positionH relativeFrom="column">
                  <wp:posOffset>4202430</wp:posOffset>
                </wp:positionH>
                <wp:positionV relativeFrom="paragraph">
                  <wp:posOffset>198120</wp:posOffset>
                </wp:positionV>
                <wp:extent cx="963930" cy="1192530"/>
                <wp:effectExtent l="0" t="0" r="26670" b="26670"/>
                <wp:wrapNone/>
                <wp:docPr id="418" name="Textové po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3930" cy="11925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45E42" w:rsidRDefault="00545E42" w:rsidP="00545E4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15514A85" wp14:editId="6AA490D4">
                                  <wp:extent cx="666750" cy="998572"/>
                                  <wp:effectExtent l="0" t="0" r="0" b="0"/>
                                  <wp:docPr id="250" name="Picture 2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MC900113008[1].WMF"/>
                                          <pic:cNvPicPr/>
                                        </pic:nvPicPr>
                                        <pic:blipFill>
                                          <a:blip r:embed="rId2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6750" cy="9985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4654FDEA" wp14:editId="459DDF3C">
                                  <wp:extent cx="666750" cy="934720"/>
                                  <wp:effectExtent l="0" t="0" r="0" b="0"/>
                                  <wp:docPr id="251" name="Picture 2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MP900321065[1].JPG"/>
                                          <pic:cNvPicPr/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6750" cy="9347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_x0000_s1042" type="#_x0000_t202" style="position:absolute;margin-left:330.9pt;margin-top:15.6pt;width:75.9pt;height:93.9pt;z-index:25168179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ma+NAIAAGEEAAAOAAAAZHJzL2Uyb0RvYy54bWysVF1u2zAMfh+wOwh6X2ynaZYYcYouXYYB&#10;3Q/Q7gCyLNvCZFGTlNjZjXqOXWyUnKbNNuxhmB8EUSQ/kh9Jr66GTpG9sE6CLmg2SSkRmkMldVPQ&#10;L/fbVwtKnGe6Ygq0KOhBOHq1fvli1ZtcTKEFVQlLEES7vDcFbb03eZI43oqOuQkYoVFZg+2YR9E2&#10;SWVZj+idSqZpOk96sJWxwIVz+HozKuk64te14P5TXTvhiSoo5ubjaeNZhjNZr1jeWGZayY9psH/I&#10;omNSY9AT1A3zjOys/A2qk9yCg9pPOHQJ1LXkItaA1WTpL9XctcyIWAuS48yJJvf/YPnH/WdLZFXQ&#10;WYat0qzDJt2LwcP+xwMxoASZzgJLvXE5Gt8ZNPfDGxiw27FiZ26Bf3VEw6ZluhHX1kLfClZhllnw&#10;TJ65jjgugJT9B6gwGNt5iEBDbbtAIZJCEB27dTh1CBMiHB+X84vlBWo4qrJsOb1EIYRg+aO3sc6/&#10;E9CRcCmoxQmI6Gx/6/xo+mgSgjlQstpKpaJgm3KjLNkznJZt/I7oZ2ZKkz5k9nf/NH5/8u+kx5lX&#10;sivo4mTE8sDZW11hjiz3TKrxjqUpfSQx8DYy6IdyiF3L5iFCYLiE6oC0WhhnHHcSLy3Y75T0ON8F&#10;dd92zApK1HsdWjNbXC7DRoxSOl28Rsme6cozHdMc4QrqKRmvGz8u0s5Y2bQYbRwIDdfY0lpGtp8y&#10;O9aAcxz7ddy5sCjP5Wj19GdY/wQAAP//AwBQSwMEFAAGAAgAAAAhAG8Ih4PfAAAACgEAAA8AAABk&#10;cnMvZG93bnJldi54bWxMj8FqwzAQRO+F/oPYQG+NbAdc17UcQiGFHuPkAzaWYjmxVsZSErdf3+2p&#10;PQ4zzLyp1rMbxM1MofekIF0mIAy1XvfUKTjst88FiBCRNA6ejIIvE2BdPz5UWGp/p525NbETXEKh&#10;RAU2xrGUMrTWOAxLPxpi7+Qnh5Hl1Ek94Z3L3SCzJMmlw554weJo3q1pL83V8a4t+hZ325fT9/y5&#10;ic35sA8fF6WeFvPmDUQ0c/wLwy8+o0PNTEd/JR3EoCDPU0aPClZpBoIDRbrKQRwVZOlrArKu5P8L&#10;9Q8AAAD//wMAUEsBAi0AFAAGAAgAAAAhALaDOJL+AAAA4QEAABMAAAAAAAAAAAAAAAAAAAAAAFtD&#10;b250ZW50X1R5cGVzXS54bWxQSwECLQAUAAYACAAAACEAOP0h/9YAAACUAQAACwAAAAAAAAAAAAAA&#10;AAAvAQAAX3JlbHMvLnJlbHNQSwECLQAUAAYACAAAACEAFDZmvjQCAABhBAAADgAAAAAAAAAAAAAA&#10;AAAuAgAAZHJzL2Uyb0RvYy54bWxQSwECLQAUAAYACAAAACEAbwiHg98AAAAKAQAADwAAAAAAAAAA&#10;AAAAAACOBAAAZHJzL2Rvd25yZXYueG1sUEsFBgAAAAAEAAQA8wAAAJoFAAAAAA==&#10;" strokeweight="0">
                <v:textbox inset="11.7pt,8.1pt,11.7pt,8.1pt">
                  <w:txbxContent>
                    <w:p w:rsidR="00545E42" w:rsidRDefault="00545E42" w:rsidP="00545E42">
                      <w:pPr>
                        <w:jc w:val="center"/>
                      </w:pPr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15514A85" wp14:editId="6AA490D4">
                            <wp:extent cx="666750" cy="998572"/>
                            <wp:effectExtent l="0" t="0" r="0" b="0"/>
                            <wp:docPr id="250" name="Picture 2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MC900113008[1].WMF"/>
                                    <pic:cNvPicPr/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6750" cy="9985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4654FDEA" wp14:editId="459DDF3C">
                            <wp:extent cx="666750" cy="934720"/>
                            <wp:effectExtent l="0" t="0" r="0" b="0"/>
                            <wp:docPr id="251" name="Picture 2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MP900321065[1].JPG"/>
                                    <pic:cNvPicPr/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6750" cy="9347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80768" behindDoc="0" locked="0" layoutInCell="1" allowOverlap="1">
                <wp:simplePos x="0" y="0"/>
                <wp:positionH relativeFrom="column">
                  <wp:posOffset>2868930</wp:posOffset>
                </wp:positionH>
                <wp:positionV relativeFrom="paragraph">
                  <wp:posOffset>31750</wp:posOffset>
                </wp:positionV>
                <wp:extent cx="1097915" cy="1430655"/>
                <wp:effectExtent l="0" t="0" r="26035" b="17145"/>
                <wp:wrapNone/>
                <wp:docPr id="417" name="Textové po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7915" cy="1430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45E42" w:rsidRDefault="00545E42" w:rsidP="00545E4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0CD60AB3" wp14:editId="0A6536F8">
                                  <wp:extent cx="800735" cy="800735"/>
                                  <wp:effectExtent l="0" t="0" r="0" b="0"/>
                                  <wp:docPr id="230" name="Picture 2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MC900441750[1].PNG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00735" cy="8007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_x0000_s1043" type="#_x0000_t202" style="position:absolute;margin-left:225.9pt;margin-top:2.5pt;width:86.45pt;height:112.65pt;z-index:25168076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I0rNwIAAGIEAAAOAAAAZHJzL2Uyb0RvYy54bWysVF1u2zAMfh+wOwh6X2xnSZMYcYouXYYB&#10;3Q/Q7gCyLNvCZFGTlNjZjXqOXWyUnGZtN+xhmB8EMSI/kt9HZn05dIochHUSdEGzSUqJ0BwqqZuC&#10;frnbvVpS4jzTFVOgRUGPwtHLzcsX697kYgotqEpYgiDa5b0paOu9yZPE8VZ0zE3ACI2PNdiOeTRt&#10;k1SW9YjeqWSaphdJD7YyFrhwDn+9Hh/pJuLXteD+U1074YkqKNbm42njWYYz2axZ3lhmWslPZbB/&#10;qKJjUmPSM9Q184zsrfwNqpPcgoPaTzh0CdS15CL2gN1k6bNubltmROwFyXHmTJP7f7D84+GzJbIq&#10;6CxbUKJZhyLdicHD4cc9MaAEmc4DS71xOTrfGnT3wxsYUO3YsTM3wL86omHbMt2IK2uhbwWrsMos&#10;RCaPQkccF0DK/gNUmIztPUSgobZdoBBJIYiOah3PCmFBhIeU6WqxyuaUcHzLZq/Ti3msLmH5Q7ix&#10;zr8T0JFwKajFEYjw7HDjfCiH5Q8uIZsDJaudVCoatim3ypIDw3HZxS928MxNadKH0v4en8bvT/Gd&#10;9Dj0SnYFXZ6dWB5Ie6urOJKeSTXesV6lTywG4kYK/VAOUTZU7aROCdURebUwDjkuJV5asN8p6XHA&#10;C+q+7ZkVlKj3OmgzW85XYSVGK50uF2jZJ2/lkzemOcIV1FMyXrd+3KS9sbJpMds4ERquUNNaRraD&#10;+GNlpx5wkKMIp6ULm/LYjl6//ho2PwEAAP//AwBQSwMEFAAGAAgAAAAhALXqq5TdAAAACQEAAA8A&#10;AABkcnMvZG93bnJldi54bWxMj81OwzAQhO9IvIO1SNyo0/RXIU5VIRWJY9M+wDbeJqHxOordNvD0&#10;LCc4jmY0802+GV2nbjSE1rOB6SQBRVx523Jt4HjYvaxBhYhssfNMBr4owKZ4fMgxs/7Oe7qVsVZS&#10;wiFDA02MfaZ1qBpyGCa+Jxbv7AeHUeRQazvgXcpdp9MkWWqHLctCgz29NVRdyquT3WbdVrjfrc7f&#10;48c2lp/HQ3i/GPP8NG5fQUUa418YfvEFHQphOvkr26A6A/PFVNCjgYVcEn+ZzlegTgbSWTIDXeT6&#10;/4PiBwAA//8DAFBLAQItABQABgAIAAAAIQC2gziS/gAAAOEBAAATAAAAAAAAAAAAAAAAAAAAAABb&#10;Q29udGVudF9UeXBlc10ueG1sUEsBAi0AFAAGAAgAAAAhADj9If/WAAAAlAEAAAsAAAAAAAAAAAAA&#10;AAAALwEAAF9yZWxzLy5yZWxzUEsBAi0AFAAGAAgAAAAhAI38jSs3AgAAYgQAAA4AAAAAAAAAAAAA&#10;AAAALgIAAGRycy9lMm9Eb2MueG1sUEsBAi0AFAAGAAgAAAAhALXqq5TdAAAACQEAAA8AAAAAAAAA&#10;AAAAAAAAkQQAAGRycy9kb3ducmV2LnhtbFBLBQYAAAAABAAEAPMAAACbBQAAAAA=&#10;" strokeweight="0">
                <v:textbox inset="11.7pt,8.1pt,11.7pt,8.1pt">
                  <w:txbxContent>
                    <w:p w:rsidR="00545E42" w:rsidRDefault="00545E42" w:rsidP="00545E42">
                      <w:pPr>
                        <w:jc w:val="center"/>
                      </w:pPr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0CD60AB3" wp14:editId="0A6536F8">
                            <wp:extent cx="800735" cy="800735"/>
                            <wp:effectExtent l="0" t="0" r="0" b="0"/>
                            <wp:docPr id="230" name="Picture 2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MC900441750[1].PNG"/>
                                    <pic:cNvPicPr/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00735" cy="8007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79744" behindDoc="0" locked="0" layoutInCell="1" allowOverlap="1">
                <wp:simplePos x="0" y="0"/>
                <wp:positionH relativeFrom="column">
                  <wp:posOffset>1449705</wp:posOffset>
                </wp:positionH>
                <wp:positionV relativeFrom="paragraph">
                  <wp:posOffset>17145</wp:posOffset>
                </wp:positionV>
                <wp:extent cx="1078865" cy="1430655"/>
                <wp:effectExtent l="0" t="0" r="26035" b="17145"/>
                <wp:wrapNone/>
                <wp:docPr id="416" name="Textové po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8865" cy="1430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45E42" w:rsidRDefault="00545E42" w:rsidP="00545E4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79BD0F7E" wp14:editId="65084B9C">
                                  <wp:extent cx="781685" cy="1149985"/>
                                  <wp:effectExtent l="0" t="0" r="0" b="0"/>
                                  <wp:docPr id="211" name="Picture 2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MC900059133[1].WMF"/>
                                          <pic:cNvPicPr/>
                                        </pic:nvPicPr>
                                        <pic:blipFill>
                                          <a:blip r:embed="rId2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81685" cy="11499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_x0000_s1044" type="#_x0000_t202" style="position:absolute;margin-left:114.15pt;margin-top:1.35pt;width:84.95pt;height:112.65pt;z-index:25167974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J9jNgIAAGIEAAAOAAAAZHJzL2Uyb0RvYy54bWysVF1u2zAMfh+wOwh6X2xnSeoZcYouXYYB&#10;3Q/Q7gCyLNvCZFGTlNjdjXaOXWyUnKbNNuxhmB4E0SQ/kh9Jry/HXpGDsE6CLmk2SykRmkMtdVvS&#10;z3e7FzklzjNdMwValPReOHq5ef5sPZhCzKEDVQtLEES7YjAl7bw3RZI43omeuRkYoVHZgO2ZR9G2&#10;SW3ZgOi9SuZpukoGsLWxwIVz+PV6UtJNxG8awf3HpnHCE1VSzM3H28a7CneyWbOitcx0kh/TYP+Q&#10;Rc+kxqAnqGvmGdlb+RtUL7kFB42fcegTaBrJRawBq8nSX6q57ZgRsRYkx5kTTe7/wfIPh0+WyLqk&#10;i2xFiWY9NulOjB4OP74TA0qQ+SqwNBhXoPGtQXM/voYRux0rduYG+BdHNGw7pltxZS0MnWA1ZpkF&#10;z+SJ64TjAkg1vIcag7G9hwg0NrYPFCIpBNGxW/enDmFChIeQ6UWer5aUcNRli5fparmMMVjx4G6s&#10;828F9CQ8SmpxBCI8O9w4H9JhxYNJiOZAyXonlYqCbautsuTAcFx28RzRz8yUJkNI7e/+aTx/8u+l&#10;x6FXsi9pfjJiRSDtja7jSHom1fTGfJU+shiImyj0YzXGtmV5iBAorqC+R14tTEOOS4mPDuw3SgYc&#10;8JK6r3tmBSXqnQ69WeTLV2ElJimd5xco2TNddaZjmiNcST0l03Prp03aGyvbDqNNE6HhCnvayMj2&#10;Y2bHGnCQYxOOSxc25akcrR5/DZufAAAA//8DAFBLAwQUAAYACAAAACEA7n6749sAAAAJAQAADwAA&#10;AGRycy9kb3ducmV2LnhtbEyPz07CQBDG7ya+w2ZMvMmWkkit3RJigolHCg8wdIe20J1tugtUn97R&#10;i95m8vvy/SlWk+vVlcbQeTYwnyWgiGtvO24M7HebpwxUiMgWe89k4JMCrMr7uwJz62+8pWsVGyUm&#10;HHI00MY45FqHuiWHYeYHYmFHPzqM8o6NtiPexNz1Ok2SZ+2wY0locaC3lupzdXGS22ZdjdvN8vg1&#10;faxjddrvwvvZmMeHaf0KKtIU/8TwU1+qQymdDv7CNqjeQJpmC5HKsQQlfPGSpaAOvyABXRb6/4Ly&#10;GwAA//8DAFBLAQItABQABgAIAAAAIQC2gziS/gAAAOEBAAATAAAAAAAAAAAAAAAAAAAAAABbQ29u&#10;dGVudF9UeXBlc10ueG1sUEsBAi0AFAAGAAgAAAAhADj9If/WAAAAlAEAAAsAAAAAAAAAAAAAAAAA&#10;LwEAAF9yZWxzLy5yZWxzUEsBAi0AFAAGAAgAAAAhAGi0n2M2AgAAYgQAAA4AAAAAAAAAAAAAAAAA&#10;LgIAAGRycy9lMm9Eb2MueG1sUEsBAi0AFAAGAAgAAAAhAO5+u+PbAAAACQEAAA8AAAAAAAAAAAAA&#10;AAAAkAQAAGRycy9kb3ducmV2LnhtbFBLBQYAAAAABAAEAPMAAACYBQAAAAA=&#10;" strokeweight="0">
                <v:textbox inset="11.7pt,8.1pt,11.7pt,8.1pt">
                  <w:txbxContent>
                    <w:p w:rsidR="00545E42" w:rsidRDefault="00545E42" w:rsidP="00545E42">
                      <w:pPr>
                        <w:jc w:val="center"/>
                      </w:pPr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79BD0F7E" wp14:editId="65084B9C">
                            <wp:extent cx="781685" cy="1149985"/>
                            <wp:effectExtent l="0" t="0" r="0" b="0"/>
                            <wp:docPr id="211" name="Picture 2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MC900059133[1].WMF"/>
                                    <pic:cNvPicPr/>
                                  </pic:nvPicPr>
                                  <pic:blipFill>
                                    <a:blip r:embed="rId2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81685" cy="11499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78720" behindDoc="0" locked="0" layoutInCell="1" allowOverlap="1">
                <wp:simplePos x="0" y="0"/>
                <wp:positionH relativeFrom="column">
                  <wp:posOffset>11430</wp:posOffset>
                </wp:positionH>
                <wp:positionV relativeFrom="paragraph">
                  <wp:posOffset>86995</wp:posOffset>
                </wp:positionV>
                <wp:extent cx="1116965" cy="1327785"/>
                <wp:effectExtent l="0" t="0" r="26035" b="24765"/>
                <wp:wrapNone/>
                <wp:docPr id="415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6965" cy="13277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45E42" w:rsidRDefault="00545E42" w:rsidP="00545E4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7DBE76E1" wp14:editId="0EE39FC2">
                                  <wp:extent cx="903282" cy="1133475"/>
                                  <wp:effectExtent l="0" t="0" r="0" b="0"/>
                                  <wp:docPr id="193" name="Picture 1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MC900233439[1].WMF"/>
                                          <pic:cNvPicPr/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5659" cy="113645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_x0000_s1045" type="#_x0000_t202" style="position:absolute;margin-left:.9pt;margin-top:6.85pt;width:87.95pt;height:104.55pt;z-index:25167872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711NgIAAGIEAAAOAAAAZHJzL2Uyb0RvYy54bWysVNuO0zAQfUfiHyy/0yTd7S1qulq6FCEt&#10;F2mXD3AdJ7FwPMZ2m5Q/2u/gxxg7bdkC4gGRB8tTz5w5c2amy5u+VWQvrJOgC5qNUkqE5lBKXRf0&#10;8+Pm1ZwS55kumQItCnoQjt6sXr5YdiYXY2hAlcISBNEu70xBG+9NniSON6JlbgRGaHyswLbMo2nr&#10;pLSsQ/RWJeM0nSYd2NJY4MI5/PVueKSriF9VgvuPVeWEJ6qgyM3H08ZzG85ktWR5bZlpJD/SYP/A&#10;omVSY9Iz1B3zjOys/A2qldyCg8qPOLQJVJXkItaA1WTpL9U8NMyIWAuK48xZJvf/YPmH/SdLZFnQ&#10;62xCiWYtNulR9B7235+IASXIVRZU6ozL0fnBoLvvX0OP3Y4VO3MP/IsjGtYN07W4tRa6RrASWcbI&#10;5FnogOMCyLZ7DyUmYzsPEaivbBskRFEIomO3DucOISHCQ8osmy6mSJTjW3Y1ns3mk8AuYfkp3Fjn&#10;3wpoSbgU1OIIRHi2v3d+cD25hGwOlCw3Uqlo2Hq7VpbsGY7LJn5H9As3pUkXqP09Po3fn+Jb6XHo&#10;lWwLOj87sTyI9kaXcSQ9k2q4Y2lKY4VBxSDcIKHvt31sW7Y4dWcL5QF1tTAMOS4lXhqw3yjpcMAL&#10;6r7umBWUqHc69OZ6PlmElRisdDyfoWUv3rYXb0xzhCuop2S4rv2wSTtjZd1gtmEiNNxiTysZ1Q60&#10;B2bHGnCQY7+OSxc25bkdvX7+Nax+AAAA//8DAFBLAwQUAAYACAAAACEAuNrFudsAAAAIAQAADwAA&#10;AGRycy9kb3ducmV2LnhtbEyPwWrDQAxE74X+w6JAb806LtTG9TqEQgo9xskHKF7FduPVGu8mcfv1&#10;VU7tSRpGzDyV69kN6kpT6D0bWC0TUMSNtz23Bg777XMOKkRki4NnMvBNAdbV40OJhfU33tG1jq2S&#10;EA4FGuhiHAutQ9ORw7D0I7F4Jz85jCKnVtsJbxLuBp0myat22LM0dDjSe0fNub446e3yvsHdNjv9&#10;zJ+bWH8d9uHjbMzTYt68gYo0x79juOMLOlTCdPQXtkENogU8ynjJQN3tLJPlaCBN0xx0Ver/D1S/&#10;AAAA//8DAFBLAQItABQABgAIAAAAIQC2gziS/gAAAOEBAAATAAAAAAAAAAAAAAAAAAAAAABbQ29u&#10;dGVudF9UeXBlc10ueG1sUEsBAi0AFAAGAAgAAAAhADj9If/WAAAAlAEAAAsAAAAAAAAAAAAAAAAA&#10;LwEAAF9yZWxzLy5yZWxzUEsBAi0AFAAGAAgAAAAhACKPvXU2AgAAYgQAAA4AAAAAAAAAAAAAAAAA&#10;LgIAAGRycy9lMm9Eb2MueG1sUEsBAi0AFAAGAAgAAAAhALjaxbnbAAAACAEAAA8AAAAAAAAAAAAA&#10;AAAAkAQAAGRycy9kb3ducmV2LnhtbFBLBQYAAAAABAAEAPMAAACYBQAAAAA=&#10;" strokeweight="0">
                <v:textbox inset="11.7pt,8.1pt,11.7pt,8.1pt">
                  <w:txbxContent>
                    <w:p w:rsidR="00545E42" w:rsidRDefault="00545E42" w:rsidP="00545E42">
                      <w:pPr>
                        <w:jc w:val="center"/>
                      </w:pPr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7DBE76E1" wp14:editId="0EE39FC2">
                            <wp:extent cx="903282" cy="1133475"/>
                            <wp:effectExtent l="0" t="0" r="0" b="0"/>
                            <wp:docPr id="193" name="Picture 1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MC900233439[1].WMF"/>
                                    <pic:cNvPicPr/>
                                  </pic:nvPicPr>
                                  <pic:blipFill>
                                    <a:blip r:embed="rId1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05659" cy="113645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556318" w:rsidRPr="00545E42" w:rsidSect="00FF4A65">
      <w:pgSz w:w="16838" w:h="11906" w:orient="landscape"/>
      <w:pgMar w:top="1418" w:right="1418" w:bottom="1418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Bitstream Vera Sans">
    <w:altName w:val="Arial Unicode MS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76AF"/>
    <w:rsid w:val="00025E40"/>
    <w:rsid w:val="001259CC"/>
    <w:rsid w:val="00190E71"/>
    <w:rsid w:val="00245B6A"/>
    <w:rsid w:val="002A76AF"/>
    <w:rsid w:val="002E5E50"/>
    <w:rsid w:val="002F53A3"/>
    <w:rsid w:val="00406DBA"/>
    <w:rsid w:val="004D283D"/>
    <w:rsid w:val="00545E42"/>
    <w:rsid w:val="00556318"/>
    <w:rsid w:val="007F59A3"/>
    <w:rsid w:val="00900381"/>
    <w:rsid w:val="009573B3"/>
    <w:rsid w:val="00A03714"/>
    <w:rsid w:val="00AC4F37"/>
    <w:rsid w:val="00B70E89"/>
    <w:rsid w:val="00D62C7E"/>
    <w:rsid w:val="00D835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A76AF"/>
    <w:pPr>
      <w:widowControl w:val="0"/>
      <w:suppressAutoHyphens/>
      <w:spacing w:after="0" w:line="240" w:lineRule="auto"/>
    </w:pPr>
    <w:rPr>
      <w:rFonts w:ascii="Times New Roman" w:eastAsia="Bitstream Vera Sans" w:hAnsi="Times New Roman" w:cs="Bitstream Vera Sans"/>
      <w:kern w:val="1"/>
      <w:sz w:val="24"/>
      <w:szCs w:val="24"/>
      <w:lang w:val="en-US" w:eastAsia="zh-CN" w:bidi="hi-I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90E71"/>
    <w:rPr>
      <w:rFonts w:ascii="Tahoma" w:hAnsi="Tahoma" w:cs="Mangal"/>
      <w:sz w:val="16"/>
      <w:szCs w:val="14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90E71"/>
    <w:rPr>
      <w:rFonts w:ascii="Tahoma" w:eastAsia="Bitstream Vera Sans" w:hAnsi="Tahoma" w:cs="Mangal"/>
      <w:kern w:val="1"/>
      <w:sz w:val="16"/>
      <w:szCs w:val="14"/>
      <w:lang w:val="en-US"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A76AF"/>
    <w:pPr>
      <w:widowControl w:val="0"/>
      <w:suppressAutoHyphens/>
      <w:spacing w:after="0" w:line="240" w:lineRule="auto"/>
    </w:pPr>
    <w:rPr>
      <w:rFonts w:ascii="Times New Roman" w:eastAsia="Bitstream Vera Sans" w:hAnsi="Times New Roman" w:cs="Bitstream Vera Sans"/>
      <w:kern w:val="1"/>
      <w:sz w:val="24"/>
      <w:szCs w:val="24"/>
      <w:lang w:val="en-US" w:eastAsia="zh-CN" w:bidi="hi-I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90E71"/>
    <w:rPr>
      <w:rFonts w:ascii="Tahoma" w:hAnsi="Tahoma" w:cs="Mangal"/>
      <w:sz w:val="16"/>
      <w:szCs w:val="14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90E71"/>
    <w:rPr>
      <w:rFonts w:ascii="Tahoma" w:eastAsia="Bitstream Vera Sans" w:hAnsi="Tahoma" w:cs="Mangal"/>
      <w:kern w:val="1"/>
      <w:sz w:val="16"/>
      <w:szCs w:val="14"/>
      <w:lang w:val="en-US"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znasehoregionu.cz/photos/fs1tvaroh-bystrice.jpg" TargetMode="External"/><Relationship Id="rId13" Type="http://schemas.openxmlformats.org/officeDocument/2006/relationships/image" Target="media/image3.WMF"/><Relationship Id="rId18" Type="http://schemas.openxmlformats.org/officeDocument/2006/relationships/image" Target="media/image50.WMF"/><Relationship Id="rId26" Type="http://schemas.openxmlformats.org/officeDocument/2006/relationships/image" Target="media/image90.WMF"/><Relationship Id="rId3" Type="http://schemas.openxmlformats.org/officeDocument/2006/relationships/settings" Target="settings.xml"/><Relationship Id="rId21" Type="http://schemas.openxmlformats.org/officeDocument/2006/relationships/image" Target="media/image7.WMF"/><Relationship Id="rId7" Type="http://schemas.openxmlformats.org/officeDocument/2006/relationships/image" Target="media/image10.jpeg"/><Relationship Id="rId12" Type="http://schemas.openxmlformats.org/officeDocument/2006/relationships/image" Target="media/image20.jpeg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2" Type="http://schemas.microsoft.com/office/2007/relationships/stylesWithEffects" Target="stylesWithEffects.xml"/><Relationship Id="rId16" Type="http://schemas.openxmlformats.org/officeDocument/2006/relationships/image" Target="media/image40.WMF"/><Relationship Id="rId20" Type="http://schemas.openxmlformats.org/officeDocument/2006/relationships/image" Target="media/image60.PNG"/><Relationship Id="rId29" Type="http://schemas.openxmlformats.org/officeDocument/2006/relationships/image" Target="media/image100.WMF"/><Relationship Id="rId1" Type="http://schemas.openxmlformats.org/officeDocument/2006/relationships/styles" Target="styles.xml"/><Relationship Id="rId6" Type="http://schemas.openxmlformats.org/officeDocument/2006/relationships/hyperlink" Target="http://www.znasehoregionu.cz/photos/fs1tvaroh-bystrice.jpg" TargetMode="External"/><Relationship Id="rId11" Type="http://schemas.openxmlformats.org/officeDocument/2006/relationships/hyperlink" Target="http://www.bio-shopping.cz/fotky8050/fotos/_vyrn_6589rozinky-volne.jpg" TargetMode="External"/><Relationship Id="rId24" Type="http://schemas.openxmlformats.org/officeDocument/2006/relationships/image" Target="media/image80.jpeg"/><Relationship Id="rId32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4.WMF"/><Relationship Id="rId23" Type="http://schemas.openxmlformats.org/officeDocument/2006/relationships/image" Target="media/image8.jpeg"/><Relationship Id="rId28" Type="http://schemas.openxmlformats.org/officeDocument/2006/relationships/image" Target="media/image11.JPG"/><Relationship Id="rId10" Type="http://schemas.openxmlformats.org/officeDocument/2006/relationships/image" Target="media/image2.jpeg"/><Relationship Id="rId19" Type="http://schemas.openxmlformats.org/officeDocument/2006/relationships/image" Target="media/image6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bio-shopping.cz/fotky8050/fotos/_vyrn_6589rozinky-volne.jpg" TargetMode="External"/><Relationship Id="rId14" Type="http://schemas.openxmlformats.org/officeDocument/2006/relationships/image" Target="media/image30.WMF"/><Relationship Id="rId22" Type="http://schemas.openxmlformats.org/officeDocument/2006/relationships/image" Target="media/image70.WMF"/><Relationship Id="rId27" Type="http://schemas.openxmlformats.org/officeDocument/2006/relationships/image" Target="media/image10.WMF"/><Relationship Id="rId30" Type="http://schemas.openxmlformats.org/officeDocument/2006/relationships/image" Target="media/image110.JP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A75B3793</Template>
  <TotalTime>1</TotalTime>
  <Pages>2</Pages>
  <Words>145</Words>
  <Characters>858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</dc:creator>
  <cp:lastModifiedBy>FFUK</cp:lastModifiedBy>
  <cp:revision>3</cp:revision>
  <dcterms:created xsi:type="dcterms:W3CDTF">2013-11-14T16:58:00Z</dcterms:created>
  <dcterms:modified xsi:type="dcterms:W3CDTF">2013-11-18T10:20:00Z</dcterms:modified>
</cp:coreProperties>
</file>